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511" w:rsidRDefault="007F4511" w:rsidP="00EB7AFD">
      <w:pPr>
        <w:jc w:val="both"/>
        <w:rPr>
          <w:sz w:val="22"/>
          <w:szCs w:val="22"/>
        </w:rPr>
      </w:pPr>
    </w:p>
    <w:tbl>
      <w:tblPr>
        <w:tblW w:w="10245" w:type="dxa"/>
        <w:tblLayout w:type="fixed"/>
        <w:tblLook w:val="00A0"/>
      </w:tblPr>
      <w:tblGrid>
        <w:gridCol w:w="4291"/>
        <w:gridCol w:w="677"/>
        <w:gridCol w:w="457"/>
        <w:gridCol w:w="4640"/>
        <w:gridCol w:w="180"/>
      </w:tblGrid>
      <w:tr w:rsidR="007F4511" w:rsidRPr="0019147B" w:rsidTr="00DE54FD">
        <w:trPr>
          <w:trHeight w:val="1566"/>
        </w:trPr>
        <w:tc>
          <w:tcPr>
            <w:tcW w:w="4291" w:type="dxa"/>
            <w:tcBorders>
              <w:bottom w:val="single" w:sz="12" w:space="0" w:color="auto"/>
            </w:tcBorders>
          </w:tcPr>
          <w:p w:rsidR="007F4511" w:rsidRPr="0019147B" w:rsidRDefault="007F4511" w:rsidP="00DE54FD">
            <w:pPr>
              <w:rPr>
                <w:b/>
                <w:lang w:val="kk-KZ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margin-left:202.85pt;margin-top:.15pt;width:79pt;height:76.5pt;z-index:251658240;visibility:visible">
                  <v:imagedata r:id="rId5" o:title=""/>
                </v:shape>
              </w:pict>
            </w:r>
            <w:r>
              <w:rPr>
                <w:noProof/>
              </w:rPr>
              <w:pict>
                <v:shape id="Рисунок 3" o:spid="_x0000_s1027" type="#_x0000_t75" style="position:absolute;margin-left:202.85pt;margin-top:-3.45pt;width:79.05pt;height:76.5pt;z-index:251657216;visibility:visible">
                  <v:imagedata r:id="rId5" o:title=""/>
                </v:shape>
              </w:pict>
            </w:r>
          </w:p>
          <w:p w:rsidR="007F4511" w:rsidRPr="0019147B" w:rsidRDefault="007F4511" w:rsidP="00DE54FD">
            <w:pPr>
              <w:jc w:val="center"/>
              <w:rPr>
                <w:b/>
                <w:lang w:val="kk-KZ"/>
              </w:rPr>
            </w:pPr>
            <w:r w:rsidRPr="0019147B">
              <w:rPr>
                <w:b/>
                <w:lang w:val="kk-KZ"/>
              </w:rPr>
              <w:t>ПЕТРОПАВЛ ҚАЛАСЫ</w:t>
            </w:r>
          </w:p>
          <w:p w:rsidR="007F4511" w:rsidRPr="0019147B" w:rsidRDefault="007F4511" w:rsidP="00DE54FD">
            <w:pPr>
              <w:rPr>
                <w:b/>
                <w:lang w:val="kk-KZ"/>
              </w:rPr>
            </w:pPr>
            <w:r w:rsidRPr="0019147B">
              <w:rPr>
                <w:b/>
                <w:lang w:val="kk-KZ"/>
              </w:rPr>
              <w:t xml:space="preserve">             ӘКІМІНІҢ АППАРАТЫ</w:t>
            </w:r>
          </w:p>
          <w:p w:rsidR="007F4511" w:rsidRPr="0019147B" w:rsidRDefault="007F4511" w:rsidP="00DE54FD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</w:tcPr>
          <w:p w:rsidR="007F4511" w:rsidRPr="0019147B" w:rsidRDefault="007F4511" w:rsidP="00DE54FD">
            <w:pPr>
              <w:spacing w:line="220" w:lineRule="atLeast"/>
              <w:jc w:val="both"/>
              <w:rPr>
                <w:b/>
                <w:color w:val="000000"/>
                <w:lang w:val="kk-KZ"/>
              </w:rPr>
            </w:pP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</w:tcPr>
          <w:p w:rsidR="007F4511" w:rsidRPr="0019147B" w:rsidRDefault="007F4511" w:rsidP="00DE54FD">
            <w:pPr>
              <w:pStyle w:val="Heading3"/>
              <w:spacing w:line="220" w:lineRule="atLeast"/>
              <w:ind w:firstLine="0"/>
              <w:rPr>
                <w:color w:val="000000"/>
                <w:sz w:val="22"/>
                <w:lang w:val="kk-KZ"/>
              </w:rPr>
            </w:pPr>
            <w:r w:rsidRPr="0019147B">
              <w:rPr>
                <w:color w:val="000000"/>
                <w:sz w:val="22"/>
                <w:szCs w:val="22"/>
                <w:lang w:val="kk-KZ"/>
              </w:rPr>
              <w:t xml:space="preserve">                                </w:t>
            </w:r>
          </w:p>
          <w:p w:rsidR="007F4511" w:rsidRPr="0019147B" w:rsidRDefault="007F4511" w:rsidP="00DE54FD">
            <w:pPr>
              <w:pStyle w:val="Heading3"/>
              <w:spacing w:line="220" w:lineRule="atLeast"/>
              <w:ind w:firstLine="0"/>
              <w:rPr>
                <w:color w:val="000000"/>
                <w:sz w:val="22"/>
                <w:lang w:val="kk-KZ"/>
              </w:rPr>
            </w:pPr>
            <w:r w:rsidRPr="0019147B">
              <w:rPr>
                <w:color w:val="000000"/>
                <w:sz w:val="22"/>
                <w:szCs w:val="22"/>
                <w:lang w:val="kk-KZ"/>
              </w:rPr>
              <w:t xml:space="preserve">            </w:t>
            </w:r>
          </w:p>
          <w:p w:rsidR="007F4511" w:rsidRPr="0019147B" w:rsidRDefault="007F4511" w:rsidP="00DE54FD">
            <w:pPr>
              <w:tabs>
                <w:tab w:val="left" w:pos="1665"/>
              </w:tabs>
              <w:rPr>
                <w:b/>
              </w:rPr>
            </w:pPr>
            <w:r w:rsidRPr="0019147B">
              <w:rPr>
                <w:lang w:val="kk-KZ"/>
              </w:rPr>
              <w:t xml:space="preserve">                    </w:t>
            </w:r>
            <w:r w:rsidRPr="0019147B">
              <w:rPr>
                <w:b/>
              </w:rPr>
              <w:t>АППАРАТ АКИМА</w:t>
            </w:r>
            <w:r w:rsidRPr="0019147B">
              <w:t xml:space="preserve">    </w:t>
            </w:r>
            <w:r w:rsidRPr="0019147B">
              <w:rPr>
                <w:b/>
              </w:rPr>
              <w:t xml:space="preserve"> </w:t>
            </w:r>
          </w:p>
          <w:p w:rsidR="007F4511" w:rsidRPr="0019147B" w:rsidRDefault="007F4511" w:rsidP="00DE54FD">
            <w:pPr>
              <w:tabs>
                <w:tab w:val="left" w:pos="1665"/>
              </w:tabs>
              <w:rPr>
                <w:b/>
                <w:lang w:val="kk-KZ"/>
              </w:rPr>
            </w:pPr>
            <w:r w:rsidRPr="0019147B">
              <w:rPr>
                <w:b/>
              </w:rPr>
              <w:t xml:space="preserve">              ГОРОДА ПЕТРОПАВЛОВСКА</w:t>
            </w:r>
          </w:p>
        </w:tc>
      </w:tr>
      <w:tr w:rsidR="007F4511" w:rsidRPr="0019147B" w:rsidTr="00DE54FD">
        <w:trPr>
          <w:trHeight w:val="33"/>
        </w:trPr>
        <w:tc>
          <w:tcPr>
            <w:tcW w:w="4291" w:type="dxa"/>
            <w:tcBorders>
              <w:top w:val="single" w:sz="12" w:space="0" w:color="auto"/>
            </w:tcBorders>
          </w:tcPr>
          <w:p w:rsidR="007F4511" w:rsidRPr="0019147B" w:rsidRDefault="007F4511" w:rsidP="00DE54FD">
            <w:pPr>
              <w:jc w:val="both"/>
              <w:rPr>
                <w:color w:val="000000"/>
                <w:lang w:val="ru-MO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</w:tcPr>
          <w:p w:rsidR="007F4511" w:rsidRPr="0019147B" w:rsidRDefault="007F4511" w:rsidP="00DE54FD">
            <w:pPr>
              <w:jc w:val="both"/>
              <w:rPr>
                <w:color w:val="000000"/>
              </w:rPr>
            </w:pPr>
          </w:p>
        </w:tc>
        <w:tc>
          <w:tcPr>
            <w:tcW w:w="4820" w:type="dxa"/>
            <w:gridSpan w:val="2"/>
            <w:tcBorders>
              <w:top w:val="single" w:sz="12" w:space="0" w:color="auto"/>
            </w:tcBorders>
          </w:tcPr>
          <w:p w:rsidR="007F4511" w:rsidRPr="0019147B" w:rsidRDefault="007F4511" w:rsidP="00DE54FD">
            <w:pPr>
              <w:jc w:val="both"/>
              <w:rPr>
                <w:color w:val="000000"/>
                <w:lang w:val="ru-MO"/>
              </w:rPr>
            </w:pPr>
          </w:p>
        </w:tc>
      </w:tr>
      <w:tr w:rsidR="007F4511" w:rsidRPr="0019147B" w:rsidTr="00DE54FD">
        <w:trPr>
          <w:gridAfter w:val="1"/>
          <w:wAfter w:w="180" w:type="dxa"/>
        </w:trPr>
        <w:tc>
          <w:tcPr>
            <w:tcW w:w="4968" w:type="dxa"/>
            <w:gridSpan w:val="2"/>
          </w:tcPr>
          <w:p w:rsidR="007F4511" w:rsidRPr="0019147B" w:rsidRDefault="007F4511" w:rsidP="00DE54FD">
            <w:pPr>
              <w:spacing w:line="220" w:lineRule="atLeast"/>
              <w:rPr>
                <w:lang w:val="kk-KZ"/>
              </w:rPr>
            </w:pPr>
            <w:r w:rsidRPr="0019147B">
              <w:rPr>
                <w:lang w:val="kk-KZ"/>
              </w:rPr>
              <w:t>150000</w:t>
            </w:r>
            <w:r w:rsidRPr="0019147B">
              <w:t xml:space="preserve">, Петропавл </w:t>
            </w:r>
            <w:r w:rsidRPr="0019147B">
              <w:rPr>
                <w:lang w:val="kk-KZ"/>
              </w:rPr>
              <w:t>қаласы</w:t>
            </w:r>
          </w:p>
          <w:p w:rsidR="007F4511" w:rsidRPr="0019147B" w:rsidRDefault="007F4511" w:rsidP="00DE54FD">
            <w:pPr>
              <w:spacing w:line="220" w:lineRule="atLeast"/>
              <w:rPr>
                <w:lang w:val="kk-KZ"/>
              </w:rPr>
            </w:pPr>
            <w:r w:rsidRPr="0019147B">
              <w:rPr>
                <w:lang w:val="kk-KZ"/>
              </w:rPr>
              <w:t>Қазақстан Конституциясы к., 23 үй,</w:t>
            </w:r>
          </w:p>
          <w:p w:rsidR="007F4511" w:rsidRPr="0019147B" w:rsidRDefault="007F4511" w:rsidP="00DE54FD">
            <w:pPr>
              <w:spacing w:line="220" w:lineRule="atLeast"/>
            </w:pPr>
            <w:r w:rsidRPr="0019147B">
              <w:rPr>
                <w:lang w:val="kk-KZ"/>
              </w:rPr>
              <w:t>тел./</w:t>
            </w:r>
            <w:r w:rsidRPr="0019147B">
              <w:t>факс: (7152) 46-</w:t>
            </w:r>
            <w:r w:rsidRPr="0019147B">
              <w:rPr>
                <w:lang w:val="kk-KZ"/>
              </w:rPr>
              <w:t>28</w:t>
            </w:r>
            <w:r w:rsidRPr="0019147B">
              <w:t>-</w:t>
            </w:r>
            <w:r w:rsidRPr="0019147B">
              <w:rPr>
                <w:lang w:val="kk-KZ"/>
              </w:rPr>
              <w:t>13</w:t>
            </w:r>
          </w:p>
        </w:tc>
        <w:tc>
          <w:tcPr>
            <w:tcW w:w="5097" w:type="dxa"/>
            <w:gridSpan w:val="2"/>
          </w:tcPr>
          <w:p w:rsidR="007F4511" w:rsidRPr="0019147B" w:rsidRDefault="007F4511" w:rsidP="00DE54FD">
            <w:pPr>
              <w:spacing w:line="220" w:lineRule="atLeast"/>
            </w:pPr>
            <w:r w:rsidRPr="0019147B">
              <w:rPr>
                <w:lang w:val="kk-KZ"/>
              </w:rPr>
              <w:t>150000</w:t>
            </w:r>
            <w:r w:rsidRPr="0019147B">
              <w:t>, город Петропавловск,</w:t>
            </w:r>
          </w:p>
          <w:p w:rsidR="007F4511" w:rsidRPr="0019147B" w:rsidRDefault="007F4511" w:rsidP="00DE54FD">
            <w:pPr>
              <w:spacing w:line="220" w:lineRule="atLeast"/>
              <w:rPr>
                <w:lang w:val="kk-KZ"/>
              </w:rPr>
            </w:pPr>
            <w:bookmarkStart w:id="0" w:name="_GoBack"/>
            <w:bookmarkEnd w:id="0"/>
            <w:r w:rsidRPr="0019147B">
              <w:rPr>
                <w:lang w:val="kk-KZ"/>
              </w:rPr>
              <w:t>ул. Конституции Казахстана, дом 23,</w:t>
            </w:r>
          </w:p>
          <w:p w:rsidR="007F4511" w:rsidRPr="0019147B" w:rsidRDefault="007F4511" w:rsidP="00DE54FD">
            <w:pPr>
              <w:spacing w:line="220" w:lineRule="atLeast"/>
            </w:pPr>
            <w:r w:rsidRPr="0019147B">
              <w:rPr>
                <w:lang w:val="kk-KZ"/>
              </w:rPr>
              <w:t>тел</w:t>
            </w:r>
            <w:r w:rsidRPr="0019147B">
              <w:t>./факс: (7152) 46-</w:t>
            </w:r>
            <w:r w:rsidRPr="0019147B">
              <w:rPr>
                <w:lang w:val="kk-KZ"/>
              </w:rPr>
              <w:t>28</w:t>
            </w:r>
            <w:r w:rsidRPr="0019147B">
              <w:t>-</w:t>
            </w:r>
            <w:r w:rsidRPr="0019147B">
              <w:rPr>
                <w:lang w:val="kk-KZ"/>
              </w:rPr>
              <w:t>1</w:t>
            </w:r>
            <w:r w:rsidRPr="0019147B">
              <w:t>3</w:t>
            </w:r>
          </w:p>
        </w:tc>
      </w:tr>
    </w:tbl>
    <w:p w:rsidR="007F4511" w:rsidRDefault="007F4511" w:rsidP="00046319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2019ж.25.02. </w:t>
      </w:r>
    </w:p>
    <w:p w:rsidR="007F4511" w:rsidRDefault="007F4511" w:rsidP="00046319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шығ. № 16.1.10/ 107                           </w:t>
      </w:r>
    </w:p>
    <w:p w:rsidR="007F4511" w:rsidRDefault="007F4511" w:rsidP="00046319">
      <w:pPr>
        <w:autoSpaceDE w:val="0"/>
        <w:autoSpaceDN w:val="0"/>
        <w:adjustRightInd w:val="0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7F4511" w:rsidRDefault="007F4511" w:rsidP="00046319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Петропавл қаласы</w:t>
      </w:r>
    </w:p>
    <w:p w:rsidR="007F4511" w:rsidRDefault="007F4511" w:rsidP="00046319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әкім аппаратының басшысы</w:t>
      </w:r>
    </w:p>
    <w:p w:rsidR="007F4511" w:rsidRDefault="007F4511" w:rsidP="00046319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Қ.Б.Төреноваға</w:t>
      </w:r>
    </w:p>
    <w:p w:rsidR="007F4511" w:rsidRDefault="007F4511" w:rsidP="00046319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7F4511" w:rsidRDefault="007F4511" w:rsidP="00046319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7F4511" w:rsidRDefault="007F4511" w:rsidP="00046319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7F4511" w:rsidRDefault="007F4511" w:rsidP="008207D2">
      <w:pPr>
        <w:ind w:firstLine="708"/>
        <w:jc w:val="both"/>
        <w:rPr>
          <w:sz w:val="28"/>
          <w:szCs w:val="28"/>
          <w:lang w:val="kk-KZ"/>
        </w:rPr>
      </w:pPr>
      <w:r w:rsidRPr="008D5F4C">
        <w:rPr>
          <w:sz w:val="28"/>
          <w:szCs w:val="28"/>
          <w:lang w:val="kk-KZ"/>
        </w:rPr>
        <w:t>Сіздің</w:t>
      </w:r>
      <w:r>
        <w:rPr>
          <w:sz w:val="28"/>
          <w:szCs w:val="28"/>
          <w:lang w:val="kk-KZ"/>
        </w:rPr>
        <w:t xml:space="preserve"> «</w:t>
      </w:r>
      <w:r w:rsidRPr="008D5F4C">
        <w:rPr>
          <w:sz w:val="28"/>
          <w:szCs w:val="28"/>
          <w:lang w:val="kk-KZ"/>
        </w:rPr>
        <w:t>Петропавл қаласы әкім</w:t>
      </w:r>
      <w:r>
        <w:rPr>
          <w:sz w:val="28"/>
          <w:szCs w:val="28"/>
          <w:lang w:val="kk-KZ"/>
        </w:rPr>
        <w:t>інің</w:t>
      </w:r>
      <w:r w:rsidRPr="008D5F4C">
        <w:rPr>
          <w:sz w:val="28"/>
          <w:szCs w:val="28"/>
          <w:lang w:val="kk-KZ"/>
        </w:rPr>
        <w:t xml:space="preserve"> аппараты» КММ</w:t>
      </w:r>
      <w:r>
        <w:rPr>
          <w:sz w:val="28"/>
          <w:szCs w:val="28"/>
          <w:lang w:val="kk-KZ"/>
        </w:rPr>
        <w:t xml:space="preserve"> АХАТ бөлімі</w:t>
      </w:r>
      <w:r w:rsidRPr="008D5F4C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          2019 жылғы 28 қаңтардағы № 16.1.2.2-15/19 хатыңызға өткен жылдың мемлекеттік қызмет көрсету саласы бойынша қызметтер нәтижесінің есебі туралы ақпаратты қосымшаға сәйкес жолдайды.</w:t>
      </w:r>
    </w:p>
    <w:p w:rsidR="007F4511" w:rsidRPr="008D5F4C" w:rsidRDefault="007F4511" w:rsidP="008D5F4C">
      <w:pPr>
        <w:ind w:firstLine="708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  5  парақта. </w:t>
      </w:r>
    </w:p>
    <w:p w:rsidR="007F4511" w:rsidRDefault="007F4511" w:rsidP="00046319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7F4511" w:rsidRDefault="007F4511" w:rsidP="00046319">
      <w:pPr>
        <w:rPr>
          <w:b/>
          <w:color w:val="000000"/>
          <w:sz w:val="28"/>
          <w:szCs w:val="28"/>
          <w:lang w:val="kk-KZ"/>
        </w:rPr>
      </w:pPr>
    </w:p>
    <w:p w:rsidR="007F4511" w:rsidRDefault="007F4511" w:rsidP="00046319">
      <w:pPr>
        <w:rPr>
          <w:b/>
          <w:color w:val="000000"/>
          <w:sz w:val="28"/>
          <w:szCs w:val="28"/>
          <w:lang w:val="kk-KZ"/>
        </w:rPr>
      </w:pPr>
    </w:p>
    <w:p w:rsidR="007F4511" w:rsidRDefault="007F4511" w:rsidP="00046319">
      <w:pPr>
        <w:rPr>
          <w:b/>
          <w:sz w:val="28"/>
          <w:szCs w:val="28"/>
          <w:lang w:val="kk-KZ"/>
        </w:rPr>
      </w:pPr>
      <w:r w:rsidRPr="00101085">
        <w:rPr>
          <w:b/>
          <w:sz w:val="28"/>
          <w:szCs w:val="28"/>
          <w:lang w:val="kk-KZ"/>
        </w:rPr>
        <w:t xml:space="preserve">« Петропавл қаласы </w:t>
      </w:r>
    </w:p>
    <w:p w:rsidR="007F4511" w:rsidRDefault="007F4511" w:rsidP="00046319">
      <w:pPr>
        <w:rPr>
          <w:b/>
          <w:sz w:val="28"/>
          <w:szCs w:val="28"/>
          <w:lang w:val="kk-KZ"/>
        </w:rPr>
      </w:pPr>
      <w:r w:rsidRPr="00101085">
        <w:rPr>
          <w:b/>
          <w:sz w:val="28"/>
          <w:szCs w:val="28"/>
          <w:lang w:val="kk-KZ"/>
        </w:rPr>
        <w:t>әкімінің аппараты» КММ</w:t>
      </w:r>
    </w:p>
    <w:p w:rsidR="007F4511" w:rsidRDefault="007F4511" w:rsidP="00046319">
      <w:pPr>
        <w:rPr>
          <w:sz w:val="28"/>
          <w:szCs w:val="28"/>
          <w:lang w:val="kk-KZ"/>
        </w:rPr>
      </w:pPr>
      <w:r w:rsidRPr="00101085">
        <w:rPr>
          <w:b/>
          <w:sz w:val="28"/>
          <w:szCs w:val="28"/>
          <w:lang w:val="kk-KZ"/>
        </w:rPr>
        <w:t xml:space="preserve"> АХАТ бөлімі</w:t>
      </w:r>
      <w:r>
        <w:rPr>
          <w:b/>
          <w:sz w:val="28"/>
          <w:szCs w:val="28"/>
          <w:lang w:val="kk-KZ"/>
        </w:rPr>
        <w:t>нің м.а.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Pr="008D5F4C">
        <w:rPr>
          <w:sz w:val="28"/>
          <w:szCs w:val="28"/>
          <w:lang w:val="kk-KZ"/>
        </w:rPr>
        <w:t xml:space="preserve">  </w:t>
      </w:r>
      <w:r>
        <w:rPr>
          <w:b/>
          <w:color w:val="000000"/>
          <w:sz w:val="28"/>
          <w:szCs w:val="28"/>
          <w:lang w:val="kk-KZ"/>
        </w:rPr>
        <w:t>М.А.Исимбаева</w:t>
      </w: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8"/>
          <w:szCs w:val="28"/>
          <w:lang w:val="kk-KZ"/>
        </w:rPr>
      </w:pPr>
    </w:p>
    <w:p w:rsidR="007F4511" w:rsidRDefault="007F4511" w:rsidP="00046319">
      <w:pPr>
        <w:rPr>
          <w:sz w:val="22"/>
          <w:szCs w:val="22"/>
          <w:lang w:val="kk-KZ"/>
        </w:rPr>
      </w:pPr>
      <w:r>
        <w:rPr>
          <w:lang w:val="kk-KZ"/>
        </w:rPr>
        <w:t>орын: Исимбаева М.А.</w:t>
      </w:r>
    </w:p>
    <w:p w:rsidR="007F4511" w:rsidRDefault="007F4511" w:rsidP="00046319">
      <w:pPr>
        <w:rPr>
          <w:sz w:val="28"/>
          <w:szCs w:val="28"/>
          <w:lang w:val="kk-KZ"/>
        </w:rPr>
      </w:pPr>
      <w:r>
        <w:rPr>
          <w:lang w:val="kk-KZ"/>
        </w:rPr>
        <w:t>31062</w:t>
      </w: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E86B56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25.02. 2019г.</w:t>
      </w:r>
    </w:p>
    <w:p w:rsidR="007F4511" w:rsidRDefault="007F4511" w:rsidP="00E86B56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Исх. № 16.1.10/                            </w:t>
      </w:r>
    </w:p>
    <w:p w:rsidR="007F4511" w:rsidRDefault="007F4511" w:rsidP="00E86B56">
      <w:pPr>
        <w:autoSpaceDE w:val="0"/>
        <w:autoSpaceDN w:val="0"/>
        <w:adjustRightInd w:val="0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</w:p>
    <w:p w:rsidR="007F4511" w:rsidRDefault="007F4511" w:rsidP="00E86B56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Руководителю</w:t>
      </w:r>
    </w:p>
    <w:p w:rsidR="007F4511" w:rsidRDefault="007F4511" w:rsidP="00E86B56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Аппарата акима </w:t>
      </w:r>
    </w:p>
    <w:p w:rsidR="007F4511" w:rsidRDefault="007F4511" w:rsidP="00E86B56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города Петропавловска</w:t>
      </w:r>
    </w:p>
    <w:p w:rsidR="007F4511" w:rsidRDefault="007F4511" w:rsidP="00E86B56">
      <w:pPr>
        <w:ind w:left="538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Туреновой К.Б. </w:t>
      </w:r>
    </w:p>
    <w:p w:rsidR="007F4511" w:rsidRDefault="007F4511" w:rsidP="00E86B56">
      <w:pPr>
        <w:autoSpaceDE w:val="0"/>
        <w:autoSpaceDN w:val="0"/>
        <w:adjustRightInd w:val="0"/>
        <w:rPr>
          <w:b/>
          <w:bCs/>
          <w:sz w:val="28"/>
          <w:szCs w:val="28"/>
          <w:lang w:val="kk-KZ"/>
        </w:rPr>
      </w:pPr>
    </w:p>
    <w:p w:rsidR="007F4511" w:rsidRDefault="007F4511" w:rsidP="00E86B56">
      <w:pPr>
        <w:autoSpaceDE w:val="0"/>
        <w:autoSpaceDN w:val="0"/>
        <w:adjustRightInd w:val="0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</w:t>
      </w:r>
    </w:p>
    <w:p w:rsidR="007F4511" w:rsidRDefault="007F4511" w:rsidP="00E86B5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Во исполнение Вашего письма от 28 января 2019 года №16.1.2.2-15/19   отдел РАГС КГУ «Аппарат акима города  Петропавловска» направляет информацию по отчету о результатах деятельности в сфере оказания государственных услуг за предыдущий год согласно приложению.</w:t>
      </w:r>
    </w:p>
    <w:p w:rsidR="007F4511" w:rsidRDefault="007F4511" w:rsidP="00E86B5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Приложение: 5 на листах.</w:t>
      </w:r>
    </w:p>
    <w:p w:rsidR="007F4511" w:rsidRDefault="007F4511" w:rsidP="00E86B56">
      <w:pPr>
        <w:ind w:firstLine="708"/>
        <w:jc w:val="both"/>
        <w:rPr>
          <w:b/>
          <w:sz w:val="28"/>
          <w:szCs w:val="28"/>
          <w:lang w:val="kk-KZ"/>
        </w:rPr>
      </w:pPr>
    </w:p>
    <w:p w:rsidR="007F4511" w:rsidRDefault="007F4511" w:rsidP="00E86B56">
      <w:pPr>
        <w:rPr>
          <w:b/>
          <w:color w:val="000000"/>
          <w:sz w:val="28"/>
          <w:szCs w:val="28"/>
          <w:lang w:val="kk-KZ"/>
        </w:rPr>
      </w:pPr>
    </w:p>
    <w:p w:rsidR="007F4511" w:rsidRDefault="007F4511" w:rsidP="00E86B5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И.о. р</w:t>
      </w:r>
      <w:r>
        <w:rPr>
          <w:b/>
          <w:color w:val="000000"/>
          <w:sz w:val="28"/>
          <w:szCs w:val="28"/>
        </w:rPr>
        <w:t>уководител</w:t>
      </w:r>
      <w:r>
        <w:rPr>
          <w:b/>
          <w:color w:val="000000"/>
          <w:sz w:val="28"/>
          <w:szCs w:val="28"/>
          <w:lang w:val="kk-KZ"/>
        </w:rPr>
        <w:t>я</w:t>
      </w:r>
      <w:r>
        <w:rPr>
          <w:b/>
          <w:color w:val="000000"/>
          <w:sz w:val="28"/>
          <w:szCs w:val="28"/>
        </w:rPr>
        <w:t xml:space="preserve"> отдела</w:t>
      </w:r>
    </w:p>
    <w:p w:rsidR="007F4511" w:rsidRDefault="007F4511" w:rsidP="00E86B5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РАГС </w:t>
      </w:r>
      <w:r>
        <w:rPr>
          <w:b/>
          <w:color w:val="000000"/>
          <w:sz w:val="28"/>
          <w:szCs w:val="28"/>
          <w:lang w:val="kk-KZ"/>
        </w:rPr>
        <w:t>К</w:t>
      </w:r>
      <w:r>
        <w:rPr>
          <w:b/>
          <w:color w:val="000000"/>
          <w:sz w:val="28"/>
          <w:szCs w:val="28"/>
        </w:rPr>
        <w:t>ГУ «Аппарат акима</w:t>
      </w:r>
    </w:p>
    <w:p w:rsidR="007F4511" w:rsidRDefault="007F4511" w:rsidP="00E86B56">
      <w:pPr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г</w:t>
      </w:r>
      <w:r>
        <w:rPr>
          <w:b/>
          <w:color w:val="000000"/>
          <w:sz w:val="28"/>
          <w:szCs w:val="28"/>
        </w:rPr>
        <w:t xml:space="preserve">орода Петропавловска»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                 М.А.Исимбаева</w:t>
      </w: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8"/>
          <w:szCs w:val="28"/>
          <w:lang w:val="kk-KZ"/>
        </w:rPr>
      </w:pPr>
    </w:p>
    <w:p w:rsidR="007F4511" w:rsidRDefault="007F4511" w:rsidP="00E86B56">
      <w:pPr>
        <w:rPr>
          <w:sz w:val="22"/>
          <w:szCs w:val="22"/>
          <w:lang w:val="kk-KZ"/>
        </w:rPr>
      </w:pPr>
      <w:r>
        <w:rPr>
          <w:lang w:val="kk-KZ"/>
        </w:rPr>
        <w:t>Исп: Исимбаева М.А.</w:t>
      </w:r>
    </w:p>
    <w:p w:rsidR="007F4511" w:rsidRDefault="007F4511" w:rsidP="00E86B56">
      <w:pPr>
        <w:rPr>
          <w:sz w:val="28"/>
          <w:szCs w:val="28"/>
          <w:lang w:val="kk-KZ"/>
        </w:rPr>
      </w:pPr>
      <w:r>
        <w:rPr>
          <w:lang w:val="kk-KZ"/>
        </w:rPr>
        <w:t>31062</w:t>
      </w:r>
    </w:p>
    <w:p w:rsidR="007F4511" w:rsidRPr="00EB7AFD" w:rsidRDefault="007F4511" w:rsidP="00E86B56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Default="007F4511" w:rsidP="00851940">
      <w:pPr>
        <w:rPr>
          <w:lang w:val="kk-KZ"/>
        </w:rPr>
      </w:pPr>
    </w:p>
    <w:p w:rsidR="007F4511" w:rsidRPr="00890BF6" w:rsidRDefault="007F4511" w:rsidP="00890BF6">
      <w:pPr>
        <w:rPr>
          <w:lang w:val="kk-KZ"/>
        </w:rPr>
      </w:pPr>
    </w:p>
    <w:p w:rsidR="007F4511" w:rsidRDefault="007F4511" w:rsidP="007D41EF">
      <w:pPr>
        <w:jc w:val="center"/>
        <w:rPr>
          <w:b/>
          <w:sz w:val="28"/>
          <w:szCs w:val="28"/>
          <w:lang w:val="kk-KZ"/>
        </w:rPr>
      </w:pPr>
      <w:r w:rsidRPr="007D41EF">
        <w:rPr>
          <w:b/>
          <w:sz w:val="28"/>
          <w:szCs w:val="28"/>
          <w:lang w:val="kk-KZ"/>
        </w:rPr>
        <w:t>И</w:t>
      </w:r>
      <w:r>
        <w:rPr>
          <w:b/>
          <w:sz w:val="28"/>
          <w:szCs w:val="28"/>
          <w:lang w:val="kk-KZ"/>
        </w:rPr>
        <w:t>нформация</w:t>
      </w:r>
    </w:p>
    <w:p w:rsidR="007F4511" w:rsidRDefault="007F4511" w:rsidP="007D41EF">
      <w:pPr>
        <w:jc w:val="center"/>
        <w:rPr>
          <w:b/>
          <w:sz w:val="28"/>
          <w:szCs w:val="28"/>
          <w:lang w:val="kk-KZ"/>
        </w:rPr>
      </w:pPr>
      <w:r w:rsidRPr="007D41EF">
        <w:rPr>
          <w:b/>
          <w:sz w:val="28"/>
          <w:szCs w:val="28"/>
          <w:lang w:val="kk-KZ"/>
        </w:rPr>
        <w:t xml:space="preserve"> по отчету о результатах деятельности отдел</w:t>
      </w:r>
      <w:r>
        <w:rPr>
          <w:b/>
          <w:sz w:val="28"/>
          <w:szCs w:val="28"/>
          <w:lang w:val="kk-KZ"/>
        </w:rPr>
        <w:t>а</w:t>
      </w:r>
      <w:r w:rsidRPr="007D41EF">
        <w:rPr>
          <w:b/>
          <w:sz w:val="28"/>
          <w:szCs w:val="28"/>
          <w:lang w:val="kk-KZ"/>
        </w:rPr>
        <w:t xml:space="preserve"> РАГС </w:t>
      </w:r>
    </w:p>
    <w:p w:rsidR="007F4511" w:rsidRDefault="007F4511" w:rsidP="007D41E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КГУ «Аппарат акима города </w:t>
      </w:r>
      <w:r w:rsidRPr="007D41EF">
        <w:rPr>
          <w:b/>
          <w:sz w:val="28"/>
          <w:szCs w:val="28"/>
          <w:lang w:val="kk-KZ"/>
        </w:rPr>
        <w:t xml:space="preserve">Петропавловска» </w:t>
      </w:r>
    </w:p>
    <w:p w:rsidR="007F4511" w:rsidRDefault="007F4511" w:rsidP="007D41EF">
      <w:pPr>
        <w:jc w:val="center"/>
        <w:rPr>
          <w:b/>
          <w:sz w:val="28"/>
          <w:szCs w:val="28"/>
          <w:lang w:val="kk-KZ"/>
        </w:rPr>
      </w:pPr>
      <w:r w:rsidRPr="007D41EF">
        <w:rPr>
          <w:b/>
          <w:sz w:val="28"/>
          <w:szCs w:val="28"/>
          <w:lang w:val="kk-KZ"/>
        </w:rPr>
        <w:t xml:space="preserve">в сфере оказания государственных услуг за </w:t>
      </w:r>
      <w:r>
        <w:rPr>
          <w:b/>
          <w:sz w:val="28"/>
          <w:szCs w:val="28"/>
          <w:lang w:val="kk-KZ"/>
        </w:rPr>
        <w:t>2018</w:t>
      </w:r>
      <w:r w:rsidRPr="007D41EF">
        <w:rPr>
          <w:b/>
          <w:sz w:val="28"/>
          <w:szCs w:val="28"/>
          <w:lang w:val="kk-KZ"/>
        </w:rPr>
        <w:t xml:space="preserve"> год</w:t>
      </w:r>
    </w:p>
    <w:p w:rsidR="007F4511" w:rsidRDefault="007F4511" w:rsidP="002D29E6">
      <w:pPr>
        <w:jc w:val="both"/>
        <w:rPr>
          <w:sz w:val="28"/>
          <w:szCs w:val="28"/>
          <w:lang w:val="kk-KZ"/>
        </w:rPr>
      </w:pPr>
    </w:p>
    <w:p w:rsidR="007F4511" w:rsidRPr="00F73E0C" w:rsidRDefault="007F4511" w:rsidP="0095231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В соответствии</w:t>
      </w:r>
      <w:bookmarkStart w:id="1" w:name="z5"/>
      <w:r>
        <w:rPr>
          <w:sz w:val="28"/>
          <w:szCs w:val="28"/>
          <w:lang w:val="kk-KZ"/>
        </w:rPr>
        <w:t xml:space="preserve"> </w:t>
      </w:r>
      <w:r w:rsidRPr="00301459">
        <w:rPr>
          <w:color w:val="000000"/>
          <w:sz w:val="28"/>
          <w:szCs w:val="28"/>
          <w:lang w:val="kk-KZ"/>
        </w:rPr>
        <w:t xml:space="preserve">с </w:t>
      </w:r>
      <w:r w:rsidRPr="00861BCC">
        <w:rPr>
          <w:color w:val="000000"/>
          <w:sz w:val="28"/>
          <w:szCs w:val="28"/>
        </w:rPr>
        <w:t>Реестр</w:t>
      </w:r>
      <w:r w:rsidRPr="00861BCC">
        <w:rPr>
          <w:color w:val="000000"/>
          <w:sz w:val="28"/>
          <w:szCs w:val="28"/>
          <w:lang w:val="kk-KZ"/>
        </w:rPr>
        <w:t>ом</w:t>
      </w:r>
      <w:r w:rsidRPr="00861BCC">
        <w:rPr>
          <w:color w:val="000000"/>
          <w:sz w:val="28"/>
          <w:szCs w:val="28"/>
        </w:rPr>
        <w:t xml:space="preserve"> государственных услуг</w:t>
      </w:r>
      <w:bookmarkEnd w:id="1"/>
      <w:r>
        <w:rPr>
          <w:sz w:val="28"/>
          <w:szCs w:val="28"/>
          <w:lang w:val="kk-KZ"/>
        </w:rPr>
        <w:t xml:space="preserve"> </w:t>
      </w:r>
      <w:r w:rsidRPr="00301459">
        <w:rPr>
          <w:color w:val="000000"/>
          <w:sz w:val="28"/>
          <w:szCs w:val="28"/>
        </w:rPr>
        <w:t>от 18 сентября 2013 года № 983</w:t>
      </w:r>
      <w:r>
        <w:rPr>
          <w:color w:val="000000"/>
          <w:sz w:val="28"/>
          <w:szCs w:val="28"/>
          <w:lang w:val="kk-KZ"/>
        </w:rPr>
        <w:t>,</w:t>
      </w:r>
      <w:r w:rsidRPr="003014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у</w:t>
      </w:r>
      <w:r w:rsidRPr="00301459">
        <w:rPr>
          <w:color w:val="000000"/>
          <w:sz w:val="28"/>
          <w:szCs w:val="28"/>
        </w:rPr>
        <w:t>твержден</w:t>
      </w:r>
      <w:r>
        <w:rPr>
          <w:color w:val="000000"/>
          <w:sz w:val="28"/>
          <w:szCs w:val="28"/>
          <w:lang w:val="kk-KZ"/>
        </w:rPr>
        <w:t>ным</w:t>
      </w:r>
      <w:r>
        <w:rPr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П</w:t>
      </w:r>
      <w:r w:rsidRPr="00301459">
        <w:rPr>
          <w:color w:val="000000"/>
          <w:sz w:val="28"/>
          <w:szCs w:val="28"/>
        </w:rPr>
        <w:t>остановлением Правительства</w:t>
      </w:r>
      <w:r>
        <w:rPr>
          <w:sz w:val="28"/>
          <w:szCs w:val="28"/>
          <w:lang w:val="kk-KZ"/>
        </w:rPr>
        <w:t xml:space="preserve"> </w:t>
      </w:r>
      <w:r w:rsidRPr="00301459">
        <w:rPr>
          <w:color w:val="000000"/>
          <w:sz w:val="28"/>
          <w:szCs w:val="28"/>
        </w:rPr>
        <w:t>Республики Казахстан</w:t>
      </w:r>
    </w:p>
    <w:p w:rsidR="007F4511" w:rsidRDefault="007F4511" w:rsidP="0095231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Отделом РАГС г.Петропавловска оказывается десять видов государственных услуг, из которых 4 представляется на платной и 6 на бесплатной основах.</w:t>
      </w:r>
    </w:p>
    <w:p w:rsidR="007F4511" w:rsidRDefault="007F4511" w:rsidP="00952318">
      <w:pPr>
        <w:jc w:val="both"/>
        <w:rPr>
          <w:sz w:val="28"/>
          <w:szCs w:val="28"/>
          <w:lang w:val="kk-KZ"/>
        </w:rPr>
      </w:pPr>
      <w:r w:rsidRPr="00520487">
        <w:rPr>
          <w:sz w:val="28"/>
          <w:szCs w:val="28"/>
          <w:lang w:val="kk-KZ"/>
        </w:rPr>
        <w:t>По итогам работы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за 2018 год оказано всего государственных услуг 18041, из них:</w:t>
      </w:r>
      <w:r w:rsidRPr="00EF49C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через государственный орган -3837 , через Госкорпорацию- 12946, через ПЭП-1258 ;</w:t>
      </w:r>
    </w:p>
    <w:p w:rsidR="007F4511" w:rsidRPr="00925176" w:rsidRDefault="007F4511" w:rsidP="00964636">
      <w:pPr>
        <w:pStyle w:val="ListParagraph"/>
        <w:spacing w:after="0" w:line="256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925176">
        <w:rPr>
          <w:rFonts w:ascii="Times New Roman" w:hAnsi="Times New Roman"/>
          <w:sz w:val="28"/>
          <w:szCs w:val="28"/>
          <w:lang w:val="kk-KZ"/>
        </w:rPr>
        <w:t xml:space="preserve">Наиболее востребованными госуслугами из них являются; </w:t>
      </w:r>
    </w:p>
    <w:p w:rsidR="007F4511" w:rsidRDefault="007F4511" w:rsidP="00494E9C">
      <w:pPr>
        <w:pStyle w:val="ListParagraph"/>
        <w:numPr>
          <w:ilvl w:val="0"/>
          <w:numId w:val="3"/>
        </w:numPr>
        <w:spacing w:after="0" w:line="25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Выдача повторных свидетельств или справок о регистрации актов гражданского состояния -6993;</w:t>
      </w:r>
    </w:p>
    <w:p w:rsidR="007F4511" w:rsidRDefault="007F4511" w:rsidP="00494E9C">
      <w:pPr>
        <w:pStyle w:val="ListParagraph"/>
        <w:numPr>
          <w:ilvl w:val="0"/>
          <w:numId w:val="3"/>
        </w:numPr>
        <w:spacing w:after="0" w:line="25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Регистрация смерти актов гражданского состояния – 2496;</w:t>
      </w:r>
    </w:p>
    <w:p w:rsidR="007F4511" w:rsidRDefault="007F4511" w:rsidP="00494E9C">
      <w:pPr>
        <w:pStyle w:val="ListParagraph"/>
        <w:numPr>
          <w:ilvl w:val="0"/>
          <w:numId w:val="3"/>
        </w:numPr>
        <w:spacing w:after="0" w:line="25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Регистрация расторжения брака (супружества) актов гражданского состояния – 1087;</w:t>
      </w:r>
    </w:p>
    <w:p w:rsidR="007F4511" w:rsidRDefault="007F4511" w:rsidP="00494E9C">
      <w:pPr>
        <w:pStyle w:val="ListParagraph"/>
        <w:numPr>
          <w:ilvl w:val="0"/>
          <w:numId w:val="3"/>
        </w:numPr>
        <w:spacing w:after="0" w:line="25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Регистрация рождения </w:t>
      </w:r>
      <w:r w:rsidRPr="005053C1">
        <w:rPr>
          <w:rFonts w:ascii="Times New Roman" w:hAnsi="Times New Roman"/>
          <w:sz w:val="28"/>
          <w:szCs w:val="28"/>
          <w:lang w:val="kk-KZ"/>
        </w:rPr>
        <w:t>актов гражданского состояния</w:t>
      </w:r>
      <w:r>
        <w:rPr>
          <w:rFonts w:ascii="Times New Roman" w:hAnsi="Times New Roman"/>
          <w:sz w:val="28"/>
          <w:szCs w:val="28"/>
          <w:lang w:val="kk-KZ"/>
        </w:rPr>
        <w:t xml:space="preserve"> -3408;  </w:t>
      </w:r>
    </w:p>
    <w:p w:rsidR="007F4511" w:rsidRPr="005B0145" w:rsidRDefault="007F4511" w:rsidP="005B0145">
      <w:pPr>
        <w:pStyle w:val="ListParagraph"/>
        <w:spacing w:after="0" w:line="256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7F4511" w:rsidRDefault="007F4511" w:rsidP="00964636">
      <w:pPr>
        <w:ind w:firstLine="180"/>
        <w:jc w:val="both"/>
        <w:rPr>
          <w:b/>
          <w:sz w:val="28"/>
          <w:szCs w:val="28"/>
          <w:lang w:val="kk-KZ"/>
        </w:rPr>
      </w:pPr>
      <w:r w:rsidRPr="00545D83">
        <w:rPr>
          <w:sz w:val="28"/>
          <w:szCs w:val="28"/>
          <w:lang w:val="kk-KZ"/>
        </w:rPr>
        <w:t xml:space="preserve">В соответствии со Стандартами государственных услуг по вопросам регистрации актов гражданского состояния и апостилирования </w:t>
      </w:r>
      <w:r>
        <w:rPr>
          <w:rStyle w:val="apple-converted-space"/>
          <w:color w:val="000000"/>
          <w:spacing w:val="2"/>
          <w:sz w:val="28"/>
          <w:szCs w:val="28"/>
          <w:lang w:val="kk-KZ"/>
        </w:rPr>
        <w:t xml:space="preserve">№ </w:t>
      </w:r>
      <w:r w:rsidRPr="00545D83">
        <w:rPr>
          <w:rStyle w:val="apple-converted-space"/>
          <w:color w:val="000000"/>
          <w:spacing w:val="2"/>
          <w:sz w:val="28"/>
          <w:szCs w:val="28"/>
          <w:lang w:val="kk-KZ"/>
        </w:rPr>
        <w:t>21</w:t>
      </w:r>
      <w:r>
        <w:rPr>
          <w:rStyle w:val="apple-converted-space"/>
          <w:color w:val="000000"/>
          <w:spacing w:val="2"/>
          <w:sz w:val="28"/>
          <w:szCs w:val="28"/>
          <w:lang w:val="kk-KZ"/>
        </w:rPr>
        <w:t xml:space="preserve"> от </w:t>
      </w:r>
      <w:r w:rsidRPr="00545D83">
        <w:rPr>
          <w:rStyle w:val="apple-converted-space"/>
          <w:color w:val="000000"/>
          <w:spacing w:val="2"/>
          <w:sz w:val="28"/>
          <w:szCs w:val="28"/>
          <w:lang w:val="kk-KZ"/>
        </w:rPr>
        <w:t>17.04.2015 года, п</w:t>
      </w:r>
      <w:r w:rsidRPr="00545D83">
        <w:rPr>
          <w:sz w:val="28"/>
          <w:szCs w:val="28"/>
        </w:rPr>
        <w:t>рием заявлени</w:t>
      </w:r>
      <w:r w:rsidRPr="00545D83">
        <w:rPr>
          <w:sz w:val="28"/>
          <w:szCs w:val="28"/>
          <w:lang w:val="kk-KZ"/>
        </w:rPr>
        <w:t>й</w:t>
      </w:r>
      <w:r w:rsidRPr="00545D83">
        <w:rPr>
          <w:sz w:val="28"/>
          <w:szCs w:val="28"/>
        </w:rPr>
        <w:t xml:space="preserve"> и выдача результата оказания государственной услуги осуществляется</w:t>
      </w:r>
      <w:r w:rsidRPr="00545D83">
        <w:rPr>
          <w:sz w:val="28"/>
          <w:szCs w:val="28"/>
          <w:lang w:val="kk-KZ"/>
        </w:rPr>
        <w:t xml:space="preserve"> через </w:t>
      </w:r>
      <w:r w:rsidRPr="00545D83">
        <w:rPr>
          <w:sz w:val="28"/>
          <w:szCs w:val="28"/>
        </w:rPr>
        <w:t>некоммерческое акционерное общество Государственная корпорация «Правительство для граждан»</w:t>
      </w:r>
      <w:r w:rsidRPr="00545D83">
        <w:rPr>
          <w:color w:val="000000"/>
          <w:sz w:val="28"/>
          <w:szCs w:val="28"/>
        </w:rPr>
        <w:t xml:space="preserve"> (далее – Ц</w:t>
      </w:r>
      <w:r w:rsidRPr="00545D83">
        <w:rPr>
          <w:color w:val="000000"/>
          <w:sz w:val="28"/>
          <w:szCs w:val="28"/>
          <w:lang w:val="kk-KZ"/>
        </w:rPr>
        <w:t>ОН</w:t>
      </w:r>
      <w:r w:rsidRPr="00545D83">
        <w:rPr>
          <w:color w:val="000000"/>
          <w:sz w:val="28"/>
          <w:szCs w:val="28"/>
        </w:rPr>
        <w:t>);</w:t>
      </w:r>
      <w:r w:rsidRPr="00545D83">
        <w:rPr>
          <w:color w:val="000000"/>
          <w:sz w:val="28"/>
          <w:szCs w:val="28"/>
          <w:lang w:val="kk-KZ"/>
        </w:rPr>
        <w:t xml:space="preserve"> </w:t>
      </w:r>
      <w:r w:rsidRPr="00545D83">
        <w:rPr>
          <w:sz w:val="28"/>
          <w:szCs w:val="28"/>
        </w:rPr>
        <w:t>веб-портал «электронного правительства»</w:t>
      </w:r>
      <w:r w:rsidRPr="00545D83">
        <w:rPr>
          <w:sz w:val="28"/>
          <w:szCs w:val="28"/>
          <w:lang w:val="kk-KZ"/>
        </w:rPr>
        <w:t xml:space="preserve">, </w:t>
      </w:r>
      <w:r w:rsidRPr="00545D83">
        <w:rPr>
          <w:color w:val="000000"/>
          <w:sz w:val="28"/>
          <w:szCs w:val="28"/>
          <w:lang w:val="kk-KZ"/>
        </w:rPr>
        <w:t xml:space="preserve">а также непосредственно в отделе РАГС. </w:t>
      </w:r>
      <w:r w:rsidRPr="00545D83">
        <w:rPr>
          <w:sz w:val="28"/>
          <w:szCs w:val="28"/>
          <w:lang w:val="kk-KZ"/>
        </w:rPr>
        <w:t xml:space="preserve">Социально значимых проблемных вопросов при оказании государственных услуг не возникает. </w:t>
      </w:r>
      <w:r>
        <w:rPr>
          <w:sz w:val="28"/>
          <w:szCs w:val="28"/>
          <w:lang w:val="kk-KZ"/>
        </w:rPr>
        <w:t xml:space="preserve"> Количество обоснованных отказов составило 266; </w:t>
      </w:r>
    </w:p>
    <w:p w:rsidR="007F4511" w:rsidRPr="00964636" w:rsidRDefault="007F4511" w:rsidP="00964636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июне 2018 года было зафексировано 2 нарушения срока оказания госуслуг через ИС Е-ЗАГС, за которые главный специалист отдела была привлечена к дисциплинарной ответственности в виде выговора;</w:t>
      </w:r>
    </w:p>
    <w:p w:rsidR="007F4511" w:rsidRPr="00964636" w:rsidRDefault="007F4511" w:rsidP="0096463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 оказании государственных услуг жалоб со стороны населения не поступало.   Здания Центров обслуживания населения, а также Депаратамента юстиции, в котором расположен отдел РАГС города Петропавловска, оборудованы необходимыми кнопками вызова сотрудников ЦОН, а также специальными пандусами для лиц с ограниченными возможностями при получении государственных услуг. Должностными инструкциями за всеми специалистами  закреплена персональная ответственность за качеством и своевременностью оказания государственных услуг.</w:t>
      </w:r>
      <w:r w:rsidRPr="00E4566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Специалистами отдела распостраняются листовки и буклеты по разъяснению законодательства о государственных услугах, прав услугополучателей, а также информационные брошюры по оказанию госуслуг среди населения города Петропавловска.</w:t>
      </w:r>
    </w:p>
    <w:p w:rsidR="007F4511" w:rsidRDefault="007F4511" w:rsidP="00E72E31">
      <w:pPr>
        <w:ind w:left="18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  <w:t>Информация о порядке оказания государственных услуг (стандартах и регламентах) расположена на сайте электронного правительства, на информационных стендах, расположенных в ЦОН, в отделе РАГС, на официальном Интернет-ресурсе акимата города  Петропавловска». Также на сайте опубликован телефон доверия и график приема.</w:t>
      </w:r>
    </w:p>
    <w:p w:rsidR="007F4511" w:rsidRDefault="007F4511" w:rsidP="00E72E31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Со специалистами отдела РАГС еженедельно проводятся правовые всеобучи по повышению качества предоставления государственных услуг. </w:t>
      </w:r>
    </w:p>
    <w:p w:rsidR="007F4511" w:rsidRPr="00890BF6" w:rsidRDefault="007F4511" w:rsidP="00890BF6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Курсы переподготовки в РЦП прошли 2 специалиста. </w:t>
      </w:r>
    </w:p>
    <w:p w:rsidR="007F4511" w:rsidRDefault="007F4511" w:rsidP="00E269C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 целью широкого информирования населения о предоставлении электронных государственных услуг через портал электронного правительства и альтернативных услуг через ЦОН на постоянной основе проводятся лекции и семинары.</w:t>
      </w:r>
    </w:p>
    <w:p w:rsidR="007F4511" w:rsidRPr="00F66176" w:rsidRDefault="007F4511" w:rsidP="00185164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16 января 2018 года 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проведен семинар в отделе № </w:t>
      </w:r>
      <w:r>
        <w:rPr>
          <w:rFonts w:ascii="Times New Roman" w:hAnsi="Times New Roman"/>
          <w:sz w:val="28"/>
          <w:szCs w:val="28"/>
          <w:lang w:val="kk-KZ"/>
        </w:rPr>
        <w:t>1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города Петропавловска «Центра обслуживания»-филиал НАО «Государственная корпорация «Правительство д</w:t>
      </w:r>
      <w:r>
        <w:rPr>
          <w:rFonts w:ascii="Times New Roman" w:hAnsi="Times New Roman"/>
          <w:sz w:val="28"/>
          <w:szCs w:val="28"/>
          <w:lang w:val="kk-KZ"/>
        </w:rPr>
        <w:t>ля граждан» по СКО на тему: «Восстановление записей актов гражданского состояния».    Присутствовали:  38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 человек.</w:t>
      </w:r>
    </w:p>
    <w:p w:rsidR="007F4511" w:rsidRPr="00F66176" w:rsidRDefault="007F4511" w:rsidP="00185164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16 января 2018 года 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проведен семинар в отделе № </w:t>
      </w:r>
      <w:r>
        <w:rPr>
          <w:rFonts w:ascii="Times New Roman" w:hAnsi="Times New Roman"/>
          <w:sz w:val="28"/>
          <w:szCs w:val="28"/>
          <w:lang w:val="kk-KZ"/>
        </w:rPr>
        <w:t>1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города Петропавловска «Центра обслуживания»-филиал НАО «Государственная корпорация «Правительство д</w:t>
      </w:r>
      <w:r>
        <w:rPr>
          <w:rFonts w:ascii="Times New Roman" w:hAnsi="Times New Roman"/>
          <w:sz w:val="28"/>
          <w:szCs w:val="28"/>
          <w:lang w:val="kk-KZ"/>
        </w:rPr>
        <w:t>ля граждан» по СКО на тему: «Аннулирование записей актов гражданского состояния».    Присутствовали:  49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 человек.</w:t>
      </w:r>
    </w:p>
    <w:p w:rsidR="007F4511" w:rsidRPr="009271EC" w:rsidRDefault="007F4511" w:rsidP="00185164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25 января 2018 года прочитана лекция в </w:t>
      </w:r>
      <w:r w:rsidRPr="009271EC">
        <w:rPr>
          <w:rFonts w:ascii="Times New Roman" w:hAnsi="Times New Roman"/>
          <w:sz w:val="28"/>
          <w:szCs w:val="28"/>
        </w:rPr>
        <w:t xml:space="preserve">ГУ « Специализированная школа-интернат для одаренных в спорте детей »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Получение госуслуг посредством ПЭП».  Присутствовали  38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 человек.</w:t>
      </w:r>
    </w:p>
    <w:p w:rsidR="007F4511" w:rsidRPr="00F66176" w:rsidRDefault="007F4511" w:rsidP="00985801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2 февраля 2018 года прочитана лекция в Классической гимназии им.С.Шаймерденова</w:t>
      </w:r>
      <w:r w:rsidRPr="009271EC">
        <w:rPr>
          <w:rFonts w:ascii="Times New Roman" w:hAnsi="Times New Roman"/>
          <w:sz w:val="28"/>
          <w:szCs w:val="28"/>
        </w:rPr>
        <w:t xml:space="preserve">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Порядок оказания госуслуг в электронном формате через ПЭП»</w:t>
      </w:r>
      <w:r w:rsidRPr="00E2306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Прочитана лекция в Классической гимназии им.С.Шаймерденова</w:t>
      </w:r>
      <w:r w:rsidRPr="009271EC">
        <w:rPr>
          <w:rFonts w:ascii="Times New Roman" w:hAnsi="Times New Roman"/>
          <w:sz w:val="28"/>
          <w:szCs w:val="28"/>
        </w:rPr>
        <w:t xml:space="preserve">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Порядок оказания госуслуг в электронном формате через ПЭП».    Присутствовали:  22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 человек.</w:t>
      </w:r>
    </w:p>
    <w:p w:rsidR="007F4511" w:rsidRDefault="007F4511" w:rsidP="00985801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6</w:t>
      </w:r>
      <w:r>
        <w:rPr>
          <w:rFonts w:ascii="Times New Roman" w:hAnsi="Times New Roman"/>
          <w:sz w:val="28"/>
          <w:szCs w:val="28"/>
          <w:lang w:val="kk-KZ"/>
        </w:rPr>
        <w:t xml:space="preserve"> февраля 2018 года прочитана лекция в ТОО Кызылжар су</w:t>
      </w:r>
      <w:r w:rsidRPr="009271EC">
        <w:rPr>
          <w:rFonts w:ascii="Times New Roman" w:hAnsi="Times New Roman"/>
          <w:sz w:val="28"/>
          <w:szCs w:val="28"/>
        </w:rPr>
        <w:t xml:space="preserve">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Получение госуслуг через Е-</w:t>
      </w:r>
      <w:r>
        <w:rPr>
          <w:rFonts w:ascii="Times New Roman" w:hAnsi="Times New Roman"/>
          <w:sz w:val="28"/>
          <w:szCs w:val="28"/>
          <w:lang w:val="en-US"/>
        </w:rPr>
        <w:t>gov</w:t>
      </w:r>
      <w:r>
        <w:rPr>
          <w:rFonts w:ascii="Times New Roman" w:hAnsi="Times New Roman"/>
          <w:sz w:val="28"/>
          <w:szCs w:val="28"/>
          <w:lang w:val="kk-KZ"/>
        </w:rPr>
        <w:t xml:space="preserve"> на ПЭП».    Присутствовали:  22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 человек.</w:t>
      </w:r>
    </w:p>
    <w:p w:rsidR="007F4511" w:rsidRPr="00F66176" w:rsidRDefault="007F4511" w:rsidP="00985801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20 февраля 2018 года  прочитана лекция в ГУ «Центр медицины катостроф»</w:t>
      </w:r>
      <w:r w:rsidRPr="009271EC">
        <w:rPr>
          <w:rFonts w:ascii="Times New Roman" w:hAnsi="Times New Roman"/>
          <w:sz w:val="28"/>
          <w:szCs w:val="28"/>
        </w:rPr>
        <w:t xml:space="preserve">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Электронное правительство РК. Порядок оказания госуслуг»</w:t>
      </w:r>
      <w:r w:rsidRPr="00E2306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Прочитана лекция в ГУ «Центр медицины катостроф»</w:t>
      </w:r>
      <w:r w:rsidRPr="009271EC">
        <w:rPr>
          <w:rFonts w:ascii="Times New Roman" w:hAnsi="Times New Roman"/>
          <w:sz w:val="28"/>
          <w:szCs w:val="28"/>
        </w:rPr>
        <w:t xml:space="preserve">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Электронное правительство РК. Порядок оказания госуслуг». Присутствовали:  7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 человек.</w:t>
      </w:r>
    </w:p>
    <w:p w:rsidR="007F4511" w:rsidRPr="00F66176" w:rsidRDefault="007F4511" w:rsidP="00985801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27 февраля 2018 года  прочитана лекция в Перинатальном центре СКО</w:t>
      </w:r>
      <w:r w:rsidRPr="009271EC">
        <w:rPr>
          <w:rFonts w:ascii="Times New Roman" w:hAnsi="Times New Roman"/>
          <w:sz w:val="28"/>
          <w:szCs w:val="28"/>
        </w:rPr>
        <w:t xml:space="preserve">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Порядок оказания госуслуг. Доступ получения госуслуг в электронном формате через ПЭП».  Присутствовали:  15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 человек.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F4511" w:rsidRPr="00F66176" w:rsidRDefault="007F4511" w:rsidP="003A09A6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5 марта 2018 года прочитана лекция в Классической гимназии им.С.Шаймерденова</w:t>
      </w:r>
      <w:r w:rsidRPr="009271EC">
        <w:rPr>
          <w:rFonts w:ascii="Times New Roman" w:hAnsi="Times New Roman"/>
          <w:sz w:val="28"/>
          <w:szCs w:val="28"/>
        </w:rPr>
        <w:t xml:space="preserve">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Назначение и применение ЭЦП при при получении госуслуг через ПЭП».    Присутствовали:  23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 человек.</w:t>
      </w:r>
    </w:p>
    <w:p w:rsidR="007F4511" w:rsidRPr="00F66176" w:rsidRDefault="007F4511" w:rsidP="003A09A6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0E6616">
        <w:rPr>
          <w:rFonts w:ascii="Times New Roman" w:hAnsi="Times New Roman"/>
          <w:sz w:val="28"/>
          <w:szCs w:val="28"/>
          <w:lang w:val="kk-KZ"/>
        </w:rPr>
        <w:t>12 марта 2018</w:t>
      </w:r>
      <w:r>
        <w:rPr>
          <w:rFonts w:ascii="Times New Roman" w:hAnsi="Times New Roman"/>
          <w:sz w:val="28"/>
          <w:szCs w:val="28"/>
          <w:lang w:val="kk-KZ"/>
        </w:rPr>
        <w:t xml:space="preserve"> года прочитана лекция в ГУ «Центр медицины катостроф»</w:t>
      </w:r>
      <w:r w:rsidRPr="009271EC">
        <w:rPr>
          <w:rFonts w:ascii="Times New Roman" w:hAnsi="Times New Roman"/>
          <w:sz w:val="28"/>
          <w:szCs w:val="28"/>
        </w:rPr>
        <w:t xml:space="preserve"> </w:t>
      </w:r>
      <w:r w:rsidRPr="009271EC">
        <w:rPr>
          <w:rFonts w:ascii="Times New Roman" w:hAnsi="Times New Roman"/>
          <w:sz w:val="28"/>
          <w:szCs w:val="28"/>
          <w:lang w:val="kk-KZ"/>
        </w:rPr>
        <w:t xml:space="preserve"> на тему: «</w:t>
      </w:r>
      <w:r>
        <w:rPr>
          <w:rFonts w:ascii="Times New Roman" w:hAnsi="Times New Roman"/>
          <w:sz w:val="28"/>
          <w:szCs w:val="28"/>
          <w:lang w:val="kk-KZ"/>
        </w:rPr>
        <w:t>Получение госуслуг через Е-</w:t>
      </w:r>
      <w:r>
        <w:rPr>
          <w:rFonts w:ascii="Times New Roman" w:hAnsi="Times New Roman"/>
          <w:sz w:val="28"/>
          <w:szCs w:val="28"/>
          <w:lang w:val="en-US"/>
        </w:rPr>
        <w:t>gov</w:t>
      </w:r>
      <w:r>
        <w:rPr>
          <w:rFonts w:ascii="Times New Roman" w:hAnsi="Times New Roman"/>
          <w:sz w:val="28"/>
          <w:szCs w:val="28"/>
          <w:lang w:val="kk-KZ"/>
        </w:rPr>
        <w:t xml:space="preserve"> на ПЭП».  Присутствовали:  37</w:t>
      </w:r>
      <w:r w:rsidRPr="00F66176">
        <w:rPr>
          <w:rFonts w:ascii="Times New Roman" w:hAnsi="Times New Roman"/>
          <w:sz w:val="28"/>
          <w:szCs w:val="28"/>
          <w:lang w:val="kk-KZ"/>
        </w:rPr>
        <w:t xml:space="preserve">  человек.</w:t>
      </w:r>
    </w:p>
    <w:p w:rsidR="007F4511" w:rsidRPr="00B74FD8" w:rsidRDefault="007F4511" w:rsidP="00B74FD8">
      <w:pPr>
        <w:pStyle w:val="ListParagraph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B74FD8">
        <w:rPr>
          <w:rFonts w:ascii="Times New Roman" w:hAnsi="Times New Roman"/>
          <w:sz w:val="28"/>
          <w:szCs w:val="28"/>
          <w:lang w:val="kk-KZ"/>
        </w:rPr>
        <w:t xml:space="preserve">        19 марта 2018 года  прочитана лекция в Петропавловском филиале психологического центра</w:t>
      </w:r>
      <w:r w:rsidRPr="00B74FD8">
        <w:rPr>
          <w:rFonts w:ascii="Times New Roman" w:hAnsi="Times New Roman"/>
          <w:sz w:val="28"/>
          <w:szCs w:val="28"/>
        </w:rPr>
        <w:t xml:space="preserve"> </w:t>
      </w:r>
      <w:r w:rsidRPr="00B74FD8">
        <w:rPr>
          <w:rFonts w:ascii="Times New Roman" w:hAnsi="Times New Roman"/>
          <w:sz w:val="28"/>
          <w:szCs w:val="28"/>
          <w:lang w:val="kk-KZ"/>
        </w:rPr>
        <w:t xml:space="preserve"> на тему: «Гендерная политика в РК».    Присутствовали:  17  человек.</w:t>
      </w:r>
    </w:p>
    <w:p w:rsidR="007F4511" w:rsidRPr="00B74FD8" w:rsidRDefault="007F4511" w:rsidP="00B74FD8">
      <w:pPr>
        <w:pStyle w:val="ListParagraph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B74FD8">
        <w:rPr>
          <w:rFonts w:ascii="Times New Roman" w:hAnsi="Times New Roman"/>
          <w:sz w:val="28"/>
          <w:szCs w:val="28"/>
          <w:lang w:val="kk-KZ"/>
        </w:rPr>
        <w:t xml:space="preserve">18 апреля 2018 года  </w:t>
      </w:r>
      <w:r w:rsidRPr="00B74FD8">
        <w:rPr>
          <w:rFonts w:ascii="Times New Roman" w:hAnsi="Times New Roman"/>
          <w:sz w:val="28"/>
          <w:szCs w:val="28"/>
        </w:rPr>
        <w:t>проведен</w:t>
      </w:r>
      <w:r w:rsidRPr="00B74FD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74FD8">
        <w:rPr>
          <w:rFonts w:ascii="Times New Roman" w:hAnsi="Times New Roman"/>
          <w:sz w:val="28"/>
          <w:szCs w:val="28"/>
        </w:rPr>
        <w:t xml:space="preserve"> кругл</w:t>
      </w:r>
      <w:r w:rsidRPr="00B74FD8">
        <w:rPr>
          <w:rFonts w:ascii="Times New Roman" w:hAnsi="Times New Roman"/>
          <w:sz w:val="28"/>
          <w:szCs w:val="28"/>
          <w:lang w:val="kk-KZ"/>
        </w:rPr>
        <w:t>ый</w:t>
      </w:r>
      <w:r w:rsidRPr="00B74FD8">
        <w:rPr>
          <w:rFonts w:ascii="Times New Roman" w:hAnsi="Times New Roman"/>
          <w:sz w:val="28"/>
          <w:szCs w:val="28"/>
        </w:rPr>
        <w:t xml:space="preserve"> стол</w:t>
      </w:r>
      <w:r w:rsidRPr="00B74FD8">
        <w:rPr>
          <w:rFonts w:ascii="Times New Roman" w:hAnsi="Times New Roman"/>
          <w:sz w:val="28"/>
          <w:szCs w:val="28"/>
          <w:lang w:val="kk-KZ"/>
        </w:rPr>
        <w:t xml:space="preserve"> на тему: «Культура взаимоотношений в молодой семье» в рамках государственного социального заказа «Организация мероприятий по повышению статуса семьи в обществе, проведение регионального этапа национального конкурса «Мерейлі отбасы».</w:t>
      </w:r>
    </w:p>
    <w:p w:rsidR="007F4511" w:rsidRDefault="007F4511" w:rsidP="009F25FE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Присутствовали студенты колледжа.</w:t>
      </w:r>
    </w:p>
    <w:p w:rsidR="007F4511" w:rsidRDefault="007F4511" w:rsidP="00CF439A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мае опубликована статья в газете «Северный Казахстан» по оказанию госуслуг </w:t>
      </w:r>
      <w:r w:rsidRPr="00AD6101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С первых минут жизни</w:t>
      </w:r>
      <w:r w:rsidRPr="00AD6101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>.</w:t>
      </w:r>
    </w:p>
    <w:p w:rsidR="007F4511" w:rsidRDefault="007F4511" w:rsidP="00DD087E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14 июня 2018 года принято участие в новостном сюжете в программах «Жаналықтар» и «Новости» на тему: </w:t>
      </w:r>
      <w:r w:rsidRPr="009271EC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 xml:space="preserve">Оказание госуслуг». </w:t>
      </w:r>
    </w:p>
    <w:p w:rsidR="007F4511" w:rsidRDefault="007F4511" w:rsidP="00DD087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25 июня 2018 года  прочитана лекция в КГУ «Детский дом города Петропавловска» </w:t>
      </w:r>
      <w:r w:rsidRPr="009271EC">
        <w:rPr>
          <w:sz w:val="28"/>
          <w:szCs w:val="28"/>
          <w:lang w:val="kk-KZ"/>
        </w:rPr>
        <w:t>на тему: «</w:t>
      </w:r>
      <w:r>
        <w:rPr>
          <w:sz w:val="28"/>
          <w:szCs w:val="28"/>
          <w:lang w:val="kk-KZ"/>
        </w:rPr>
        <w:t xml:space="preserve">Порядок оказания госуслуг. Доступ получения госуслуг в электронном формате через ПЭП», «Государственная регистрация рождения через </w:t>
      </w:r>
      <w:r>
        <w:rPr>
          <w:sz w:val="28"/>
          <w:szCs w:val="28"/>
          <w:lang w:val="en-US"/>
        </w:rPr>
        <w:t>SMS</w:t>
      </w:r>
      <w:r>
        <w:rPr>
          <w:sz w:val="28"/>
          <w:szCs w:val="28"/>
          <w:lang w:val="kk-KZ"/>
        </w:rPr>
        <w:t xml:space="preserve"> сообщения в проактивном формате».  Присутствовали:  15</w:t>
      </w:r>
      <w:r w:rsidRPr="00F66176">
        <w:rPr>
          <w:sz w:val="28"/>
          <w:szCs w:val="28"/>
          <w:lang w:val="kk-KZ"/>
        </w:rPr>
        <w:t xml:space="preserve">  человек.</w:t>
      </w:r>
    </w:p>
    <w:p w:rsidR="007F4511" w:rsidRDefault="007F4511" w:rsidP="002D627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23 июля 2018 года прочитана лекция в Управлении юстиции города Петропавловска на тему: «Порядок оказания государственных услуг. Доступ получения государственных услуг в электронном формате через Портал Электронного правительства.» Присутствовали:  15</w:t>
      </w:r>
      <w:r w:rsidRPr="00F66176">
        <w:rPr>
          <w:sz w:val="28"/>
          <w:szCs w:val="28"/>
          <w:lang w:val="kk-KZ"/>
        </w:rPr>
        <w:t xml:space="preserve">  человек.</w:t>
      </w:r>
    </w:p>
    <w:p w:rsidR="007F4511" w:rsidRDefault="007F4511" w:rsidP="002D627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26 июля 2018 года  прочитана лекция в КГУ на ПХВ «Областной перинатальный центр» </w:t>
      </w:r>
      <w:r w:rsidRPr="009271EC">
        <w:rPr>
          <w:sz w:val="28"/>
          <w:szCs w:val="28"/>
          <w:lang w:val="kk-KZ"/>
        </w:rPr>
        <w:t xml:space="preserve">на тему: </w:t>
      </w:r>
      <w:r>
        <w:rPr>
          <w:sz w:val="28"/>
          <w:szCs w:val="28"/>
          <w:lang w:val="kk-KZ"/>
        </w:rPr>
        <w:t>Присутствовали:  17</w:t>
      </w:r>
      <w:r w:rsidRPr="00F66176">
        <w:rPr>
          <w:sz w:val="28"/>
          <w:szCs w:val="28"/>
          <w:lang w:val="kk-KZ"/>
        </w:rPr>
        <w:t xml:space="preserve">  человек.</w:t>
      </w:r>
    </w:p>
    <w:p w:rsidR="007F4511" w:rsidRDefault="007F4511" w:rsidP="002D6274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31 мюля принято участие в проведении Ярмарки государственных услуг. Дана консультация 51 чел</w:t>
      </w:r>
    </w:p>
    <w:p w:rsidR="007F4511" w:rsidRDefault="007F4511" w:rsidP="001E2A4E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28 августа 2018 года прочитана лекция В Национальном военном институте РК  проведена лекция на тему: «Регистрация перемены имени, фамилии, отчества, в том числе внесение изменени, дополнений и исправлений в записи актов гражданского состояния». Присутствовали 20 чел.</w:t>
      </w:r>
    </w:p>
    <w:p w:rsidR="007F4511" w:rsidRDefault="007F4511" w:rsidP="0095231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 сентября 2018 года опубликована статья в газете «Проспект СК»</w:t>
      </w:r>
      <w:r w:rsidRPr="00B4564D">
        <w:rPr>
          <w:sz w:val="28"/>
          <w:szCs w:val="28"/>
          <w:lang w:val="kk-KZ"/>
        </w:rPr>
        <w:t xml:space="preserve"> на тему: «</w:t>
      </w:r>
      <w:r>
        <w:rPr>
          <w:sz w:val="28"/>
          <w:szCs w:val="28"/>
          <w:lang w:val="kk-KZ"/>
        </w:rPr>
        <w:t>Что  такое электронный архив РАГС?</w:t>
      </w:r>
      <w:r w:rsidRPr="00B4564D">
        <w:rPr>
          <w:sz w:val="28"/>
          <w:szCs w:val="28"/>
          <w:lang w:val="kk-KZ"/>
        </w:rPr>
        <w:t xml:space="preserve">»  </w:t>
      </w:r>
    </w:p>
    <w:p w:rsidR="007F4511" w:rsidRDefault="007F4511" w:rsidP="0095231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 сентября 2018 года опубликована статья в газете «Проспект СК»</w:t>
      </w:r>
      <w:r w:rsidRPr="00B4564D">
        <w:rPr>
          <w:sz w:val="28"/>
          <w:szCs w:val="28"/>
          <w:lang w:val="kk-KZ"/>
        </w:rPr>
        <w:t xml:space="preserve"> на тему: «</w:t>
      </w:r>
      <w:r>
        <w:rPr>
          <w:sz w:val="28"/>
          <w:szCs w:val="28"/>
          <w:lang w:val="kk-KZ"/>
        </w:rPr>
        <w:t>О регистрации в роддоме»</w:t>
      </w:r>
      <w:r w:rsidRPr="00B4564D">
        <w:rPr>
          <w:sz w:val="28"/>
          <w:szCs w:val="28"/>
          <w:lang w:val="kk-KZ"/>
        </w:rPr>
        <w:t>.</w:t>
      </w:r>
    </w:p>
    <w:p w:rsidR="007F4511" w:rsidRDefault="007F4511" w:rsidP="0095231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 сентября 2018 года прочитана лекция</w:t>
      </w:r>
      <w:r w:rsidRPr="00B4564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 Д</w:t>
      </w:r>
      <w:r w:rsidRPr="00FF24C8">
        <w:rPr>
          <w:sz w:val="28"/>
          <w:szCs w:val="28"/>
          <w:lang w:val="kk-KZ"/>
        </w:rPr>
        <w:t>епарт</w:t>
      </w:r>
      <w:r>
        <w:rPr>
          <w:sz w:val="28"/>
          <w:szCs w:val="28"/>
          <w:lang w:val="kk-KZ"/>
        </w:rPr>
        <w:t xml:space="preserve">аменте </w:t>
      </w:r>
      <w:r w:rsidRPr="00FF24C8">
        <w:rPr>
          <w:sz w:val="28"/>
          <w:szCs w:val="28"/>
          <w:lang w:val="kk-KZ"/>
        </w:rPr>
        <w:t>комитета индустриального развития и промышл</w:t>
      </w:r>
      <w:r>
        <w:rPr>
          <w:sz w:val="28"/>
          <w:szCs w:val="28"/>
          <w:lang w:val="kk-KZ"/>
        </w:rPr>
        <w:t xml:space="preserve">енной </w:t>
      </w:r>
      <w:r w:rsidRPr="00FF24C8">
        <w:rPr>
          <w:sz w:val="28"/>
          <w:szCs w:val="28"/>
          <w:lang w:val="kk-KZ"/>
        </w:rPr>
        <w:t xml:space="preserve">безопасности по </w:t>
      </w:r>
      <w:r>
        <w:rPr>
          <w:sz w:val="28"/>
          <w:szCs w:val="28"/>
          <w:lang w:val="kk-KZ"/>
        </w:rPr>
        <w:t xml:space="preserve">СКО </w:t>
      </w:r>
      <w:r w:rsidRPr="00B4564D">
        <w:rPr>
          <w:sz w:val="28"/>
          <w:szCs w:val="28"/>
          <w:lang w:val="kk-KZ"/>
        </w:rPr>
        <w:t>на тему: «</w:t>
      </w:r>
      <w:r>
        <w:rPr>
          <w:sz w:val="28"/>
          <w:szCs w:val="28"/>
          <w:lang w:val="kk-KZ"/>
        </w:rPr>
        <w:t xml:space="preserve">Регистрация рождения через </w:t>
      </w:r>
      <w:r>
        <w:rPr>
          <w:sz w:val="28"/>
          <w:szCs w:val="28"/>
          <w:lang w:val="en-US"/>
        </w:rPr>
        <w:t>SMS</w:t>
      </w:r>
      <w:r>
        <w:rPr>
          <w:sz w:val="28"/>
          <w:szCs w:val="28"/>
          <w:lang w:val="kk-KZ"/>
        </w:rPr>
        <w:t xml:space="preserve"> сообщения в проактивном формате</w:t>
      </w:r>
      <w:r w:rsidRPr="00B4564D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и «Электронная подача заявления на регистрацию брака». Присутствовали 10 чел.</w:t>
      </w:r>
    </w:p>
    <w:p w:rsidR="007F4511" w:rsidRDefault="007F4511" w:rsidP="0095231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 сентября 2018 года проведена рабочая встреча</w:t>
      </w:r>
      <w:r w:rsidRPr="00B4564D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>с нотариусами по разъяснению использования Электронного архива РАГС и Сервиса по Актуализации сведений ИС ЗАГС». Присутствовали 5 чел.</w:t>
      </w:r>
    </w:p>
    <w:p w:rsidR="007F4511" w:rsidRPr="00913623" w:rsidRDefault="007F4511" w:rsidP="00B74FD8">
      <w:pPr>
        <w:pStyle w:val="ListParagraph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13623">
        <w:rPr>
          <w:rFonts w:ascii="Times New Roman" w:hAnsi="Times New Roman"/>
          <w:sz w:val="28"/>
          <w:szCs w:val="28"/>
          <w:lang w:val="kk-KZ"/>
        </w:rPr>
        <w:t xml:space="preserve">За октябрь месяц прочитана лекция на площадке партии «Нұр Отан» по разъяснению возможностей использования Электронного архива РАГС. </w:t>
      </w:r>
    </w:p>
    <w:p w:rsidR="007F4511" w:rsidRDefault="007F4511" w:rsidP="00962F3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Прочитана лекция</w:t>
      </w:r>
      <w:r w:rsidRPr="00B4564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 Классической гимназии им.С.Шаймерденова на тему: «Использование Электронного архива РАГС». Присутствовали 15 человек. Прочитана лекция</w:t>
      </w:r>
      <w:r w:rsidRPr="00B4564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 КГУ Управление здравоохранения акимата СКО» на тему: «Электронный архив РАГС».</w:t>
      </w:r>
      <w:r w:rsidRPr="00326E1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Присутствовали 16 человек. </w:t>
      </w:r>
    </w:p>
    <w:p w:rsidR="007F4511" w:rsidRDefault="007F4511" w:rsidP="00962F3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Принято участие в проведении Дня открытых дверей. Дано 27 консультаций, розданы  33 брошюры. </w:t>
      </w:r>
    </w:p>
    <w:p w:rsidR="007F4511" w:rsidRDefault="007F4511" w:rsidP="00B74FD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 ноябрь прочитаны 3 лекции на тему оказания госууслуг специалистами отдела РАГС. Присутствовали 41 человек.</w:t>
      </w:r>
    </w:p>
    <w:p w:rsidR="007F4511" w:rsidRDefault="007F4511" w:rsidP="009136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Опубликована статья в газете «Қызылжар Нұры» на тему: «Қатені дұрыстаудың жолдары».</w:t>
      </w:r>
    </w:p>
    <w:p w:rsidR="007F4511" w:rsidRDefault="007F4511" w:rsidP="0091362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Принято участие в проведении Дня открытых дверей. Дано 32 консультаций, розданы  43 брошюры. </w:t>
      </w:r>
    </w:p>
    <w:p w:rsidR="007F4511" w:rsidRDefault="007F4511" w:rsidP="00B74FD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 декабрь месяц прочитаны 2 лекции на тему оказания госууслуг специалистами отдела РАГС.</w:t>
      </w:r>
      <w:r w:rsidRPr="00B4564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Присутствовали 30 человек.</w:t>
      </w:r>
    </w:p>
    <w:p w:rsidR="007F4511" w:rsidRPr="006B4FE6" w:rsidRDefault="007F4511" w:rsidP="002D6274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6B4FE6">
        <w:rPr>
          <w:rFonts w:ascii="Times New Roman" w:hAnsi="Times New Roman"/>
          <w:sz w:val="28"/>
          <w:szCs w:val="28"/>
          <w:lang w:val="kk-KZ"/>
        </w:rPr>
        <w:t xml:space="preserve">Принято участие в проведении Ярмарке государственных услуг. Дано 17 консультаций, розданы  21 брошюра. </w:t>
      </w:r>
    </w:p>
    <w:p w:rsidR="007F4511" w:rsidRDefault="007F4511" w:rsidP="00B74FD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Размещена информация по механизму получения государственных услуг в социальной сети «В Контакте» с хэштегом  </w:t>
      </w:r>
      <w:r w:rsidRPr="00A92C38">
        <w:rPr>
          <w:sz w:val="28"/>
          <w:szCs w:val="28"/>
        </w:rPr>
        <w:t>#</w:t>
      </w:r>
      <w:r>
        <w:rPr>
          <w:sz w:val="28"/>
          <w:szCs w:val="28"/>
          <w:lang w:val="kk-KZ"/>
        </w:rPr>
        <w:t>качествогосуслуг</w:t>
      </w:r>
      <w:r>
        <w:rPr>
          <w:sz w:val="28"/>
          <w:szCs w:val="28"/>
        </w:rPr>
        <w:t xml:space="preserve">#, </w:t>
      </w:r>
      <w:r w:rsidRPr="00A92C38">
        <w:rPr>
          <w:sz w:val="28"/>
          <w:szCs w:val="28"/>
        </w:rPr>
        <w:t>#</w:t>
      </w:r>
      <w:r>
        <w:rPr>
          <w:sz w:val="28"/>
          <w:szCs w:val="28"/>
          <w:lang w:val="kk-KZ"/>
        </w:rPr>
        <w:t>качествожизни</w:t>
      </w:r>
      <w:r>
        <w:rPr>
          <w:sz w:val="28"/>
          <w:szCs w:val="28"/>
        </w:rPr>
        <w:t>#</w:t>
      </w:r>
      <w:r>
        <w:rPr>
          <w:sz w:val="28"/>
          <w:szCs w:val="28"/>
          <w:lang w:val="kk-KZ"/>
        </w:rPr>
        <w:t xml:space="preserve">. </w:t>
      </w:r>
    </w:p>
    <w:p w:rsidR="007F4511" w:rsidRDefault="007F4511" w:rsidP="00B74FD8">
      <w:pPr>
        <w:rPr>
          <w:sz w:val="28"/>
          <w:szCs w:val="28"/>
          <w:lang w:val="kk-KZ"/>
        </w:rPr>
      </w:pPr>
      <w:r w:rsidRPr="00930DF8">
        <w:rPr>
          <w:sz w:val="28"/>
          <w:szCs w:val="28"/>
          <w:lang w:val="kk-KZ"/>
        </w:rPr>
        <w:t xml:space="preserve">В ноябре месяце </w:t>
      </w:r>
      <w:r>
        <w:rPr>
          <w:sz w:val="28"/>
          <w:szCs w:val="28"/>
          <w:lang w:val="kk-KZ"/>
        </w:rPr>
        <w:t>сотрудниками ЦПСИ проведена плановая проверка по оказанию госуслуг. По результатам проверки нарушений нет. По проверкам отдела организационной работы замечания устранены.</w:t>
      </w:r>
    </w:p>
    <w:p w:rsidR="007F4511" w:rsidRPr="00930DF8" w:rsidRDefault="007F4511" w:rsidP="00890BF6">
      <w:pPr>
        <w:ind w:left="18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Вопросы качества оказания госуслуг находятся на постоянном строгом контроле.</w:t>
      </w:r>
    </w:p>
    <w:p w:rsidR="007F4511" w:rsidRDefault="007F4511" w:rsidP="002D29E6">
      <w:pPr>
        <w:jc w:val="both"/>
        <w:rPr>
          <w:sz w:val="28"/>
          <w:szCs w:val="28"/>
          <w:lang w:val="kk-KZ"/>
        </w:rPr>
      </w:pPr>
    </w:p>
    <w:p w:rsidR="007F4511" w:rsidRDefault="007F4511" w:rsidP="00F15F9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И.о. р</w:t>
      </w:r>
      <w:r>
        <w:rPr>
          <w:b/>
          <w:color w:val="000000"/>
          <w:sz w:val="28"/>
          <w:szCs w:val="28"/>
        </w:rPr>
        <w:t>уководител</w:t>
      </w:r>
      <w:r>
        <w:rPr>
          <w:b/>
          <w:color w:val="000000"/>
          <w:sz w:val="28"/>
          <w:szCs w:val="28"/>
          <w:lang w:val="kk-KZ"/>
        </w:rPr>
        <w:t>я</w:t>
      </w:r>
      <w:r>
        <w:rPr>
          <w:b/>
          <w:color w:val="000000"/>
          <w:sz w:val="28"/>
          <w:szCs w:val="28"/>
        </w:rPr>
        <w:t xml:space="preserve"> отдела</w:t>
      </w:r>
    </w:p>
    <w:p w:rsidR="007F4511" w:rsidRDefault="007F4511" w:rsidP="00F15F9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РАГС </w:t>
      </w:r>
      <w:r>
        <w:rPr>
          <w:b/>
          <w:color w:val="000000"/>
          <w:sz w:val="28"/>
          <w:szCs w:val="28"/>
          <w:lang w:val="kk-KZ"/>
        </w:rPr>
        <w:t>К</w:t>
      </w:r>
      <w:r>
        <w:rPr>
          <w:b/>
          <w:color w:val="000000"/>
          <w:sz w:val="28"/>
          <w:szCs w:val="28"/>
        </w:rPr>
        <w:t>ГУ «Аппарат акима</w:t>
      </w:r>
    </w:p>
    <w:p w:rsidR="007F4511" w:rsidRDefault="007F4511" w:rsidP="00F15F97">
      <w:pPr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г</w:t>
      </w:r>
      <w:r>
        <w:rPr>
          <w:b/>
          <w:color w:val="000000"/>
          <w:sz w:val="28"/>
          <w:szCs w:val="28"/>
        </w:rPr>
        <w:t xml:space="preserve">орода Петропавловска»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                 М.А.Исимбаева</w:t>
      </w:r>
    </w:p>
    <w:p w:rsidR="007F4511" w:rsidRDefault="007F4511" w:rsidP="007D41EF">
      <w:pPr>
        <w:jc w:val="center"/>
        <w:rPr>
          <w:b/>
          <w:sz w:val="28"/>
          <w:szCs w:val="28"/>
          <w:lang w:val="kk-KZ"/>
        </w:rPr>
      </w:pPr>
    </w:p>
    <w:sectPr w:rsidR="007F4511" w:rsidSect="005B64C6">
      <w:pgSz w:w="11906" w:h="16838"/>
      <w:pgMar w:top="719" w:right="850" w:bottom="5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31353"/>
    <w:multiLevelType w:val="hybridMultilevel"/>
    <w:tmpl w:val="0A0A6E20"/>
    <w:lvl w:ilvl="0" w:tplc="5C2699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C005F43"/>
    <w:multiLevelType w:val="hybridMultilevel"/>
    <w:tmpl w:val="34EA510C"/>
    <w:lvl w:ilvl="0" w:tplc="0758336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7F656F"/>
    <w:multiLevelType w:val="hybridMultilevel"/>
    <w:tmpl w:val="0A0A6E20"/>
    <w:lvl w:ilvl="0" w:tplc="5C2699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EFD4FF9"/>
    <w:multiLevelType w:val="hybridMultilevel"/>
    <w:tmpl w:val="A0F4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227E37"/>
    <w:multiLevelType w:val="hybridMultilevel"/>
    <w:tmpl w:val="0A0A6E20"/>
    <w:lvl w:ilvl="0" w:tplc="5C2699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BEA3217"/>
    <w:multiLevelType w:val="hybridMultilevel"/>
    <w:tmpl w:val="976CB25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F53"/>
    <w:rsid w:val="000001D7"/>
    <w:rsid w:val="00000DC7"/>
    <w:rsid w:val="00003ED8"/>
    <w:rsid w:val="00005413"/>
    <w:rsid w:val="000059CA"/>
    <w:rsid w:val="00005AD3"/>
    <w:rsid w:val="00006EE3"/>
    <w:rsid w:val="0001599C"/>
    <w:rsid w:val="000173C4"/>
    <w:rsid w:val="000207D4"/>
    <w:rsid w:val="000224FB"/>
    <w:rsid w:val="0002521D"/>
    <w:rsid w:val="000253E4"/>
    <w:rsid w:val="000254D8"/>
    <w:rsid w:val="00036F5D"/>
    <w:rsid w:val="00040F18"/>
    <w:rsid w:val="00041BAD"/>
    <w:rsid w:val="00042E25"/>
    <w:rsid w:val="00044331"/>
    <w:rsid w:val="00046319"/>
    <w:rsid w:val="00054A81"/>
    <w:rsid w:val="00056D51"/>
    <w:rsid w:val="00060745"/>
    <w:rsid w:val="00061B6D"/>
    <w:rsid w:val="00061EFC"/>
    <w:rsid w:val="000620AB"/>
    <w:rsid w:val="00062750"/>
    <w:rsid w:val="00063417"/>
    <w:rsid w:val="00063978"/>
    <w:rsid w:val="00064B50"/>
    <w:rsid w:val="00066084"/>
    <w:rsid w:val="000670D5"/>
    <w:rsid w:val="000676F8"/>
    <w:rsid w:val="00067FD1"/>
    <w:rsid w:val="00070790"/>
    <w:rsid w:val="00076684"/>
    <w:rsid w:val="0008181C"/>
    <w:rsid w:val="00081B0E"/>
    <w:rsid w:val="0008321A"/>
    <w:rsid w:val="00083287"/>
    <w:rsid w:val="00084351"/>
    <w:rsid w:val="00085A6F"/>
    <w:rsid w:val="000873E4"/>
    <w:rsid w:val="00087815"/>
    <w:rsid w:val="00087B98"/>
    <w:rsid w:val="00090615"/>
    <w:rsid w:val="00091AA8"/>
    <w:rsid w:val="00091D6E"/>
    <w:rsid w:val="00091F6D"/>
    <w:rsid w:val="000939F1"/>
    <w:rsid w:val="00096A06"/>
    <w:rsid w:val="000A0107"/>
    <w:rsid w:val="000A03E8"/>
    <w:rsid w:val="000A07F1"/>
    <w:rsid w:val="000A08ED"/>
    <w:rsid w:val="000A29FA"/>
    <w:rsid w:val="000A3383"/>
    <w:rsid w:val="000A55FF"/>
    <w:rsid w:val="000A6315"/>
    <w:rsid w:val="000A7291"/>
    <w:rsid w:val="000A7E0E"/>
    <w:rsid w:val="000B21E1"/>
    <w:rsid w:val="000B3410"/>
    <w:rsid w:val="000B4C24"/>
    <w:rsid w:val="000B53C9"/>
    <w:rsid w:val="000B699D"/>
    <w:rsid w:val="000C055C"/>
    <w:rsid w:val="000C10D5"/>
    <w:rsid w:val="000C120E"/>
    <w:rsid w:val="000C21EC"/>
    <w:rsid w:val="000C3182"/>
    <w:rsid w:val="000C3D61"/>
    <w:rsid w:val="000C4DD2"/>
    <w:rsid w:val="000C52FB"/>
    <w:rsid w:val="000C5A3F"/>
    <w:rsid w:val="000C5F8E"/>
    <w:rsid w:val="000C6EDA"/>
    <w:rsid w:val="000C7F9C"/>
    <w:rsid w:val="000D0F39"/>
    <w:rsid w:val="000D136A"/>
    <w:rsid w:val="000D286B"/>
    <w:rsid w:val="000D41F5"/>
    <w:rsid w:val="000D453C"/>
    <w:rsid w:val="000E0302"/>
    <w:rsid w:val="000E0C1F"/>
    <w:rsid w:val="000E22BB"/>
    <w:rsid w:val="000E2DBC"/>
    <w:rsid w:val="000E398A"/>
    <w:rsid w:val="000E4422"/>
    <w:rsid w:val="000E4D36"/>
    <w:rsid w:val="000E54D9"/>
    <w:rsid w:val="000E58A2"/>
    <w:rsid w:val="000E6616"/>
    <w:rsid w:val="000E7F0B"/>
    <w:rsid w:val="000E7F33"/>
    <w:rsid w:val="000F3120"/>
    <w:rsid w:val="000F3643"/>
    <w:rsid w:val="000F4D1E"/>
    <w:rsid w:val="000F6336"/>
    <w:rsid w:val="000F6CD1"/>
    <w:rsid w:val="00100515"/>
    <w:rsid w:val="00101085"/>
    <w:rsid w:val="00103031"/>
    <w:rsid w:val="00103B61"/>
    <w:rsid w:val="0010597A"/>
    <w:rsid w:val="00106369"/>
    <w:rsid w:val="00110C6B"/>
    <w:rsid w:val="00110D9D"/>
    <w:rsid w:val="00110E1E"/>
    <w:rsid w:val="001119F2"/>
    <w:rsid w:val="00112327"/>
    <w:rsid w:val="0011493A"/>
    <w:rsid w:val="00114C6B"/>
    <w:rsid w:val="00114C90"/>
    <w:rsid w:val="0011564D"/>
    <w:rsid w:val="00120C75"/>
    <w:rsid w:val="00123B51"/>
    <w:rsid w:val="00126363"/>
    <w:rsid w:val="00132147"/>
    <w:rsid w:val="001322A0"/>
    <w:rsid w:val="00132A2E"/>
    <w:rsid w:val="00132CD5"/>
    <w:rsid w:val="00132F88"/>
    <w:rsid w:val="00133FA6"/>
    <w:rsid w:val="0013605B"/>
    <w:rsid w:val="00137959"/>
    <w:rsid w:val="00137A10"/>
    <w:rsid w:val="00137C3B"/>
    <w:rsid w:val="0014025B"/>
    <w:rsid w:val="001442AD"/>
    <w:rsid w:val="00145CB1"/>
    <w:rsid w:val="00145FB3"/>
    <w:rsid w:val="00150A8D"/>
    <w:rsid w:val="0015277F"/>
    <w:rsid w:val="001550C2"/>
    <w:rsid w:val="0016037B"/>
    <w:rsid w:val="001620B1"/>
    <w:rsid w:val="0016397B"/>
    <w:rsid w:val="0016760C"/>
    <w:rsid w:val="00175719"/>
    <w:rsid w:val="00175B7A"/>
    <w:rsid w:val="00176B7A"/>
    <w:rsid w:val="00177A2D"/>
    <w:rsid w:val="00181DF9"/>
    <w:rsid w:val="00183F73"/>
    <w:rsid w:val="0018442C"/>
    <w:rsid w:val="00184480"/>
    <w:rsid w:val="001849E1"/>
    <w:rsid w:val="00184A62"/>
    <w:rsid w:val="00184E0D"/>
    <w:rsid w:val="00185164"/>
    <w:rsid w:val="00187983"/>
    <w:rsid w:val="0019147B"/>
    <w:rsid w:val="0019275D"/>
    <w:rsid w:val="001932B3"/>
    <w:rsid w:val="00194C16"/>
    <w:rsid w:val="001952A5"/>
    <w:rsid w:val="0019564B"/>
    <w:rsid w:val="001A11DB"/>
    <w:rsid w:val="001A1D66"/>
    <w:rsid w:val="001A1EA1"/>
    <w:rsid w:val="001A2B7A"/>
    <w:rsid w:val="001A47C1"/>
    <w:rsid w:val="001A5073"/>
    <w:rsid w:val="001A565B"/>
    <w:rsid w:val="001A6551"/>
    <w:rsid w:val="001A736D"/>
    <w:rsid w:val="001A76CF"/>
    <w:rsid w:val="001B1AC0"/>
    <w:rsid w:val="001B39A9"/>
    <w:rsid w:val="001B426E"/>
    <w:rsid w:val="001B56C4"/>
    <w:rsid w:val="001B61C4"/>
    <w:rsid w:val="001B6BE4"/>
    <w:rsid w:val="001B6E46"/>
    <w:rsid w:val="001B793B"/>
    <w:rsid w:val="001C062D"/>
    <w:rsid w:val="001C1DD0"/>
    <w:rsid w:val="001C2EF9"/>
    <w:rsid w:val="001C30B7"/>
    <w:rsid w:val="001C351C"/>
    <w:rsid w:val="001C60AF"/>
    <w:rsid w:val="001C60DD"/>
    <w:rsid w:val="001C77BE"/>
    <w:rsid w:val="001C7AAA"/>
    <w:rsid w:val="001D3ADC"/>
    <w:rsid w:val="001D6A5F"/>
    <w:rsid w:val="001D7BB1"/>
    <w:rsid w:val="001E2A4E"/>
    <w:rsid w:val="001E614B"/>
    <w:rsid w:val="001E67FD"/>
    <w:rsid w:val="001F02B0"/>
    <w:rsid w:val="001F23D7"/>
    <w:rsid w:val="001F472D"/>
    <w:rsid w:val="001F4765"/>
    <w:rsid w:val="001F4C13"/>
    <w:rsid w:val="001F76B3"/>
    <w:rsid w:val="00204A37"/>
    <w:rsid w:val="00205364"/>
    <w:rsid w:val="00205739"/>
    <w:rsid w:val="002069DA"/>
    <w:rsid w:val="00206A53"/>
    <w:rsid w:val="00210D22"/>
    <w:rsid w:val="00212FC6"/>
    <w:rsid w:val="0021711A"/>
    <w:rsid w:val="002210B8"/>
    <w:rsid w:val="00226142"/>
    <w:rsid w:val="00226282"/>
    <w:rsid w:val="0022797A"/>
    <w:rsid w:val="00231BD2"/>
    <w:rsid w:val="00234DDC"/>
    <w:rsid w:val="002357CE"/>
    <w:rsid w:val="0023634F"/>
    <w:rsid w:val="00236AA5"/>
    <w:rsid w:val="00236F6F"/>
    <w:rsid w:val="002405BF"/>
    <w:rsid w:val="00240805"/>
    <w:rsid w:val="00241AFB"/>
    <w:rsid w:val="00241F8B"/>
    <w:rsid w:val="0024218A"/>
    <w:rsid w:val="00242412"/>
    <w:rsid w:val="00242861"/>
    <w:rsid w:val="00244B9C"/>
    <w:rsid w:val="002466EB"/>
    <w:rsid w:val="00252B5A"/>
    <w:rsid w:val="00261450"/>
    <w:rsid w:val="0026207B"/>
    <w:rsid w:val="0026459E"/>
    <w:rsid w:val="00264CEB"/>
    <w:rsid w:val="0026601B"/>
    <w:rsid w:val="00266B60"/>
    <w:rsid w:val="002675DF"/>
    <w:rsid w:val="002676F9"/>
    <w:rsid w:val="00267ABB"/>
    <w:rsid w:val="00273E1E"/>
    <w:rsid w:val="00276674"/>
    <w:rsid w:val="002805C3"/>
    <w:rsid w:val="00281D0C"/>
    <w:rsid w:val="0028628C"/>
    <w:rsid w:val="002909B0"/>
    <w:rsid w:val="00293C7A"/>
    <w:rsid w:val="002953CB"/>
    <w:rsid w:val="0029580E"/>
    <w:rsid w:val="00296386"/>
    <w:rsid w:val="00296890"/>
    <w:rsid w:val="002A0EB0"/>
    <w:rsid w:val="002A14CE"/>
    <w:rsid w:val="002A2EF3"/>
    <w:rsid w:val="002A304D"/>
    <w:rsid w:val="002A4B6F"/>
    <w:rsid w:val="002A6738"/>
    <w:rsid w:val="002A6F16"/>
    <w:rsid w:val="002A71A4"/>
    <w:rsid w:val="002A73D1"/>
    <w:rsid w:val="002A7DF3"/>
    <w:rsid w:val="002A7FE6"/>
    <w:rsid w:val="002B1865"/>
    <w:rsid w:val="002B20E0"/>
    <w:rsid w:val="002B25A4"/>
    <w:rsid w:val="002B32A9"/>
    <w:rsid w:val="002B4D79"/>
    <w:rsid w:val="002B5079"/>
    <w:rsid w:val="002B56E2"/>
    <w:rsid w:val="002B5999"/>
    <w:rsid w:val="002B7482"/>
    <w:rsid w:val="002C1369"/>
    <w:rsid w:val="002C2FD2"/>
    <w:rsid w:val="002C341A"/>
    <w:rsid w:val="002C4610"/>
    <w:rsid w:val="002C58BE"/>
    <w:rsid w:val="002C5993"/>
    <w:rsid w:val="002D07A6"/>
    <w:rsid w:val="002D1A67"/>
    <w:rsid w:val="002D29E6"/>
    <w:rsid w:val="002D4A2C"/>
    <w:rsid w:val="002D4FED"/>
    <w:rsid w:val="002D6207"/>
    <w:rsid w:val="002D6213"/>
    <w:rsid w:val="002D6274"/>
    <w:rsid w:val="002E3C66"/>
    <w:rsid w:val="002E41EB"/>
    <w:rsid w:val="002E449B"/>
    <w:rsid w:val="002E5176"/>
    <w:rsid w:val="002E55A6"/>
    <w:rsid w:val="002E6174"/>
    <w:rsid w:val="002E640F"/>
    <w:rsid w:val="002E6662"/>
    <w:rsid w:val="002E6A1A"/>
    <w:rsid w:val="002F0223"/>
    <w:rsid w:val="002F04AA"/>
    <w:rsid w:val="002F0558"/>
    <w:rsid w:val="002F65EC"/>
    <w:rsid w:val="00300DB7"/>
    <w:rsid w:val="00301459"/>
    <w:rsid w:val="003018BD"/>
    <w:rsid w:val="0030277E"/>
    <w:rsid w:val="003028E5"/>
    <w:rsid w:val="003034A7"/>
    <w:rsid w:val="00303626"/>
    <w:rsid w:val="0030446B"/>
    <w:rsid w:val="003050BC"/>
    <w:rsid w:val="003062C6"/>
    <w:rsid w:val="0030731D"/>
    <w:rsid w:val="00310AA6"/>
    <w:rsid w:val="0031348B"/>
    <w:rsid w:val="00313594"/>
    <w:rsid w:val="0032281C"/>
    <w:rsid w:val="00323459"/>
    <w:rsid w:val="00323BD0"/>
    <w:rsid w:val="003257F8"/>
    <w:rsid w:val="003266FF"/>
    <w:rsid w:val="00326E1B"/>
    <w:rsid w:val="00330B15"/>
    <w:rsid w:val="00331E2A"/>
    <w:rsid w:val="00332575"/>
    <w:rsid w:val="00332D63"/>
    <w:rsid w:val="0033415F"/>
    <w:rsid w:val="00335689"/>
    <w:rsid w:val="00335BBD"/>
    <w:rsid w:val="0034700F"/>
    <w:rsid w:val="003477D4"/>
    <w:rsid w:val="00350074"/>
    <w:rsid w:val="00351E8C"/>
    <w:rsid w:val="00352D37"/>
    <w:rsid w:val="00354D01"/>
    <w:rsid w:val="003557DD"/>
    <w:rsid w:val="003566A4"/>
    <w:rsid w:val="00356C4D"/>
    <w:rsid w:val="00361D7A"/>
    <w:rsid w:val="00363621"/>
    <w:rsid w:val="0036374D"/>
    <w:rsid w:val="003643FD"/>
    <w:rsid w:val="00364F0D"/>
    <w:rsid w:val="00365182"/>
    <w:rsid w:val="00365838"/>
    <w:rsid w:val="003663A0"/>
    <w:rsid w:val="00367325"/>
    <w:rsid w:val="00370A3F"/>
    <w:rsid w:val="00371786"/>
    <w:rsid w:val="00371D22"/>
    <w:rsid w:val="00372318"/>
    <w:rsid w:val="00374A55"/>
    <w:rsid w:val="003756AB"/>
    <w:rsid w:val="00375AEC"/>
    <w:rsid w:val="00375C8D"/>
    <w:rsid w:val="00377B1F"/>
    <w:rsid w:val="003805F7"/>
    <w:rsid w:val="00380B42"/>
    <w:rsid w:val="00381912"/>
    <w:rsid w:val="00384D6F"/>
    <w:rsid w:val="00384E96"/>
    <w:rsid w:val="00384EB7"/>
    <w:rsid w:val="0038589B"/>
    <w:rsid w:val="00386CD9"/>
    <w:rsid w:val="00387565"/>
    <w:rsid w:val="003923F8"/>
    <w:rsid w:val="003924C7"/>
    <w:rsid w:val="0039477F"/>
    <w:rsid w:val="00396042"/>
    <w:rsid w:val="003963EC"/>
    <w:rsid w:val="003A08F1"/>
    <w:rsid w:val="003A09A6"/>
    <w:rsid w:val="003A1B86"/>
    <w:rsid w:val="003A1F17"/>
    <w:rsid w:val="003A2522"/>
    <w:rsid w:val="003A3E2A"/>
    <w:rsid w:val="003A5307"/>
    <w:rsid w:val="003A62D8"/>
    <w:rsid w:val="003A6CD4"/>
    <w:rsid w:val="003B0AF3"/>
    <w:rsid w:val="003B0BDA"/>
    <w:rsid w:val="003B2846"/>
    <w:rsid w:val="003B329C"/>
    <w:rsid w:val="003B7DE7"/>
    <w:rsid w:val="003C0341"/>
    <w:rsid w:val="003C1AAC"/>
    <w:rsid w:val="003C5BE1"/>
    <w:rsid w:val="003C6C5E"/>
    <w:rsid w:val="003C7A24"/>
    <w:rsid w:val="003D09EF"/>
    <w:rsid w:val="003D133E"/>
    <w:rsid w:val="003D1443"/>
    <w:rsid w:val="003D1E3B"/>
    <w:rsid w:val="003D25DD"/>
    <w:rsid w:val="003D2DCF"/>
    <w:rsid w:val="003D325F"/>
    <w:rsid w:val="003E0329"/>
    <w:rsid w:val="003E3689"/>
    <w:rsid w:val="003E3928"/>
    <w:rsid w:val="003E3D34"/>
    <w:rsid w:val="003E438A"/>
    <w:rsid w:val="003F16AA"/>
    <w:rsid w:val="003F5A59"/>
    <w:rsid w:val="003F698A"/>
    <w:rsid w:val="004012C0"/>
    <w:rsid w:val="004023AE"/>
    <w:rsid w:val="00404463"/>
    <w:rsid w:val="00405295"/>
    <w:rsid w:val="00405868"/>
    <w:rsid w:val="00410DB9"/>
    <w:rsid w:val="00412ABB"/>
    <w:rsid w:val="00413870"/>
    <w:rsid w:val="004139DF"/>
    <w:rsid w:val="00414BCA"/>
    <w:rsid w:val="00414F94"/>
    <w:rsid w:val="004150C4"/>
    <w:rsid w:val="00416BE7"/>
    <w:rsid w:val="00421798"/>
    <w:rsid w:val="00421A6B"/>
    <w:rsid w:val="004230E2"/>
    <w:rsid w:val="004230EA"/>
    <w:rsid w:val="0042333F"/>
    <w:rsid w:val="0042364B"/>
    <w:rsid w:val="004251BB"/>
    <w:rsid w:val="00430761"/>
    <w:rsid w:val="00431DC8"/>
    <w:rsid w:val="00433DB4"/>
    <w:rsid w:val="0043407B"/>
    <w:rsid w:val="00436DDF"/>
    <w:rsid w:val="004376AB"/>
    <w:rsid w:val="00440EFB"/>
    <w:rsid w:val="004450AB"/>
    <w:rsid w:val="0044699B"/>
    <w:rsid w:val="004506BC"/>
    <w:rsid w:val="0045114F"/>
    <w:rsid w:val="00452CBB"/>
    <w:rsid w:val="00453D84"/>
    <w:rsid w:val="00453F3F"/>
    <w:rsid w:val="004545CE"/>
    <w:rsid w:val="004547C0"/>
    <w:rsid w:val="004559D6"/>
    <w:rsid w:val="00456461"/>
    <w:rsid w:val="00456A6F"/>
    <w:rsid w:val="004570B4"/>
    <w:rsid w:val="00457526"/>
    <w:rsid w:val="004579BB"/>
    <w:rsid w:val="00461F94"/>
    <w:rsid w:val="0046390F"/>
    <w:rsid w:val="00463F39"/>
    <w:rsid w:val="00470D81"/>
    <w:rsid w:val="004715D8"/>
    <w:rsid w:val="00471E0A"/>
    <w:rsid w:val="0047302E"/>
    <w:rsid w:val="004735F1"/>
    <w:rsid w:val="00473EC1"/>
    <w:rsid w:val="00482790"/>
    <w:rsid w:val="00482C3B"/>
    <w:rsid w:val="004834B8"/>
    <w:rsid w:val="00483800"/>
    <w:rsid w:val="0048410D"/>
    <w:rsid w:val="00485D58"/>
    <w:rsid w:val="00485D65"/>
    <w:rsid w:val="0048647C"/>
    <w:rsid w:val="00490DB7"/>
    <w:rsid w:val="00490EC3"/>
    <w:rsid w:val="004914D1"/>
    <w:rsid w:val="00494E9C"/>
    <w:rsid w:val="0049605C"/>
    <w:rsid w:val="004A149B"/>
    <w:rsid w:val="004A1E02"/>
    <w:rsid w:val="004A242A"/>
    <w:rsid w:val="004A3F07"/>
    <w:rsid w:val="004A41CE"/>
    <w:rsid w:val="004A4420"/>
    <w:rsid w:val="004A445B"/>
    <w:rsid w:val="004A5E13"/>
    <w:rsid w:val="004B0A80"/>
    <w:rsid w:val="004B1024"/>
    <w:rsid w:val="004B1CC1"/>
    <w:rsid w:val="004B2C21"/>
    <w:rsid w:val="004B3691"/>
    <w:rsid w:val="004B43F5"/>
    <w:rsid w:val="004C6453"/>
    <w:rsid w:val="004C77E8"/>
    <w:rsid w:val="004C78EB"/>
    <w:rsid w:val="004D0BFA"/>
    <w:rsid w:val="004D2B70"/>
    <w:rsid w:val="004D34B4"/>
    <w:rsid w:val="004D39FA"/>
    <w:rsid w:val="004D3D94"/>
    <w:rsid w:val="004D438A"/>
    <w:rsid w:val="004D4BD3"/>
    <w:rsid w:val="004D50D2"/>
    <w:rsid w:val="004D56AC"/>
    <w:rsid w:val="004D6289"/>
    <w:rsid w:val="004D73F5"/>
    <w:rsid w:val="004D74C1"/>
    <w:rsid w:val="004D7BAC"/>
    <w:rsid w:val="004E047B"/>
    <w:rsid w:val="004E0A8D"/>
    <w:rsid w:val="004E0AF7"/>
    <w:rsid w:val="004E192E"/>
    <w:rsid w:val="004E258F"/>
    <w:rsid w:val="004E3128"/>
    <w:rsid w:val="004E42DA"/>
    <w:rsid w:val="004E47B5"/>
    <w:rsid w:val="004E4DBC"/>
    <w:rsid w:val="004E6784"/>
    <w:rsid w:val="004E7FAE"/>
    <w:rsid w:val="004F1E76"/>
    <w:rsid w:val="004F4501"/>
    <w:rsid w:val="004F4990"/>
    <w:rsid w:val="004F5EFD"/>
    <w:rsid w:val="00500106"/>
    <w:rsid w:val="00500AFE"/>
    <w:rsid w:val="005024B0"/>
    <w:rsid w:val="00502A37"/>
    <w:rsid w:val="00502B0E"/>
    <w:rsid w:val="00502B1A"/>
    <w:rsid w:val="005053C1"/>
    <w:rsid w:val="00510BEA"/>
    <w:rsid w:val="00511315"/>
    <w:rsid w:val="00514D71"/>
    <w:rsid w:val="00516369"/>
    <w:rsid w:val="00516F8C"/>
    <w:rsid w:val="00517DD9"/>
    <w:rsid w:val="00517FA7"/>
    <w:rsid w:val="00520487"/>
    <w:rsid w:val="00520ABA"/>
    <w:rsid w:val="00522849"/>
    <w:rsid w:val="00523870"/>
    <w:rsid w:val="00524D20"/>
    <w:rsid w:val="00530CDE"/>
    <w:rsid w:val="00531A9D"/>
    <w:rsid w:val="00531DA8"/>
    <w:rsid w:val="00532875"/>
    <w:rsid w:val="00532B7E"/>
    <w:rsid w:val="00533E81"/>
    <w:rsid w:val="00533EF5"/>
    <w:rsid w:val="00534F00"/>
    <w:rsid w:val="0053568E"/>
    <w:rsid w:val="00544E16"/>
    <w:rsid w:val="005456E6"/>
    <w:rsid w:val="00545C03"/>
    <w:rsid w:val="00545D83"/>
    <w:rsid w:val="00546BA3"/>
    <w:rsid w:val="00546C22"/>
    <w:rsid w:val="005516E0"/>
    <w:rsid w:val="00551E79"/>
    <w:rsid w:val="0055462B"/>
    <w:rsid w:val="005549DE"/>
    <w:rsid w:val="00554AD0"/>
    <w:rsid w:val="0055670B"/>
    <w:rsid w:val="0056051D"/>
    <w:rsid w:val="00563D3F"/>
    <w:rsid w:val="00564EEE"/>
    <w:rsid w:val="0056533C"/>
    <w:rsid w:val="00566DFD"/>
    <w:rsid w:val="00566F53"/>
    <w:rsid w:val="0057170A"/>
    <w:rsid w:val="005751A2"/>
    <w:rsid w:val="00577163"/>
    <w:rsid w:val="00577226"/>
    <w:rsid w:val="005824E7"/>
    <w:rsid w:val="0058267C"/>
    <w:rsid w:val="00582857"/>
    <w:rsid w:val="0058286F"/>
    <w:rsid w:val="00583D65"/>
    <w:rsid w:val="00584769"/>
    <w:rsid w:val="00585144"/>
    <w:rsid w:val="005865F3"/>
    <w:rsid w:val="00586E6E"/>
    <w:rsid w:val="00590D45"/>
    <w:rsid w:val="005920D6"/>
    <w:rsid w:val="005933BD"/>
    <w:rsid w:val="00593785"/>
    <w:rsid w:val="00594A1E"/>
    <w:rsid w:val="00594D2A"/>
    <w:rsid w:val="00597662"/>
    <w:rsid w:val="00597B22"/>
    <w:rsid w:val="005A06F0"/>
    <w:rsid w:val="005A1422"/>
    <w:rsid w:val="005A184B"/>
    <w:rsid w:val="005A4FFF"/>
    <w:rsid w:val="005A55CC"/>
    <w:rsid w:val="005B0145"/>
    <w:rsid w:val="005B0BF5"/>
    <w:rsid w:val="005B0DBD"/>
    <w:rsid w:val="005B1EB8"/>
    <w:rsid w:val="005B3C99"/>
    <w:rsid w:val="005B3D41"/>
    <w:rsid w:val="005B449A"/>
    <w:rsid w:val="005B4AE3"/>
    <w:rsid w:val="005B5766"/>
    <w:rsid w:val="005B6360"/>
    <w:rsid w:val="005B64C6"/>
    <w:rsid w:val="005B667F"/>
    <w:rsid w:val="005B6FCF"/>
    <w:rsid w:val="005B77D7"/>
    <w:rsid w:val="005C036B"/>
    <w:rsid w:val="005C059C"/>
    <w:rsid w:val="005C3D60"/>
    <w:rsid w:val="005C4218"/>
    <w:rsid w:val="005C46B5"/>
    <w:rsid w:val="005C5771"/>
    <w:rsid w:val="005C58B8"/>
    <w:rsid w:val="005C6764"/>
    <w:rsid w:val="005D130E"/>
    <w:rsid w:val="005D1946"/>
    <w:rsid w:val="005D1AD9"/>
    <w:rsid w:val="005D21DA"/>
    <w:rsid w:val="005D66DF"/>
    <w:rsid w:val="005E026B"/>
    <w:rsid w:val="005E14C6"/>
    <w:rsid w:val="005E15CE"/>
    <w:rsid w:val="005E2EC0"/>
    <w:rsid w:val="005E3D39"/>
    <w:rsid w:val="005E3F9D"/>
    <w:rsid w:val="005E4F1E"/>
    <w:rsid w:val="005E5537"/>
    <w:rsid w:val="005F28EB"/>
    <w:rsid w:val="005F6C16"/>
    <w:rsid w:val="005F7492"/>
    <w:rsid w:val="005F7D8C"/>
    <w:rsid w:val="00600BCC"/>
    <w:rsid w:val="00601775"/>
    <w:rsid w:val="00601851"/>
    <w:rsid w:val="00601AAA"/>
    <w:rsid w:val="00603D23"/>
    <w:rsid w:val="00605163"/>
    <w:rsid w:val="006056EE"/>
    <w:rsid w:val="006061CC"/>
    <w:rsid w:val="00606A96"/>
    <w:rsid w:val="006106D1"/>
    <w:rsid w:val="006129B2"/>
    <w:rsid w:val="00613483"/>
    <w:rsid w:val="006152B6"/>
    <w:rsid w:val="0061546E"/>
    <w:rsid w:val="00615AB0"/>
    <w:rsid w:val="00615EC7"/>
    <w:rsid w:val="00616F54"/>
    <w:rsid w:val="00620351"/>
    <w:rsid w:val="00623A45"/>
    <w:rsid w:val="0062535A"/>
    <w:rsid w:val="00626E8D"/>
    <w:rsid w:val="006276E7"/>
    <w:rsid w:val="00627DB2"/>
    <w:rsid w:val="006323FE"/>
    <w:rsid w:val="00632DD0"/>
    <w:rsid w:val="006349EF"/>
    <w:rsid w:val="0064304C"/>
    <w:rsid w:val="00643643"/>
    <w:rsid w:val="006453B4"/>
    <w:rsid w:val="006476FF"/>
    <w:rsid w:val="006504EB"/>
    <w:rsid w:val="00650652"/>
    <w:rsid w:val="006517B7"/>
    <w:rsid w:val="00651CCA"/>
    <w:rsid w:val="00652AAB"/>
    <w:rsid w:val="00653DCA"/>
    <w:rsid w:val="00654250"/>
    <w:rsid w:val="00655CEA"/>
    <w:rsid w:val="00657F2F"/>
    <w:rsid w:val="00662741"/>
    <w:rsid w:val="00663B08"/>
    <w:rsid w:val="00663FEA"/>
    <w:rsid w:val="00666064"/>
    <w:rsid w:val="00672924"/>
    <w:rsid w:val="006739F1"/>
    <w:rsid w:val="00674CF5"/>
    <w:rsid w:val="006753C1"/>
    <w:rsid w:val="006758B3"/>
    <w:rsid w:val="00675B52"/>
    <w:rsid w:val="00675BA4"/>
    <w:rsid w:val="00675CEF"/>
    <w:rsid w:val="006760BE"/>
    <w:rsid w:val="006766A3"/>
    <w:rsid w:val="0068112F"/>
    <w:rsid w:val="00681F9A"/>
    <w:rsid w:val="00684B85"/>
    <w:rsid w:val="00684C98"/>
    <w:rsid w:val="0068566B"/>
    <w:rsid w:val="00685EFE"/>
    <w:rsid w:val="00686480"/>
    <w:rsid w:val="0068655B"/>
    <w:rsid w:val="006868A1"/>
    <w:rsid w:val="006869BB"/>
    <w:rsid w:val="00687CAC"/>
    <w:rsid w:val="0069280F"/>
    <w:rsid w:val="00693A17"/>
    <w:rsid w:val="00693DF2"/>
    <w:rsid w:val="00693FB8"/>
    <w:rsid w:val="00695253"/>
    <w:rsid w:val="006957D2"/>
    <w:rsid w:val="006A2B96"/>
    <w:rsid w:val="006A489A"/>
    <w:rsid w:val="006A79F2"/>
    <w:rsid w:val="006B0854"/>
    <w:rsid w:val="006B3E24"/>
    <w:rsid w:val="006B4FE6"/>
    <w:rsid w:val="006B541F"/>
    <w:rsid w:val="006B7498"/>
    <w:rsid w:val="006B7999"/>
    <w:rsid w:val="006C213B"/>
    <w:rsid w:val="006C2375"/>
    <w:rsid w:val="006C2719"/>
    <w:rsid w:val="006C2770"/>
    <w:rsid w:val="006C4BB3"/>
    <w:rsid w:val="006C6578"/>
    <w:rsid w:val="006C6C74"/>
    <w:rsid w:val="006D0D8E"/>
    <w:rsid w:val="006D32F4"/>
    <w:rsid w:val="006E0861"/>
    <w:rsid w:val="006E27D1"/>
    <w:rsid w:val="006E4F48"/>
    <w:rsid w:val="006E5C3F"/>
    <w:rsid w:val="006E646F"/>
    <w:rsid w:val="006E66E8"/>
    <w:rsid w:val="006E70F4"/>
    <w:rsid w:val="006F0E54"/>
    <w:rsid w:val="006F6532"/>
    <w:rsid w:val="006F7E6E"/>
    <w:rsid w:val="00701485"/>
    <w:rsid w:val="0070629E"/>
    <w:rsid w:val="00711E48"/>
    <w:rsid w:val="007148F9"/>
    <w:rsid w:val="00720A13"/>
    <w:rsid w:val="0072196D"/>
    <w:rsid w:val="0072271B"/>
    <w:rsid w:val="00724178"/>
    <w:rsid w:val="00724BBF"/>
    <w:rsid w:val="007250CA"/>
    <w:rsid w:val="0072703E"/>
    <w:rsid w:val="00732BEF"/>
    <w:rsid w:val="00733976"/>
    <w:rsid w:val="00733C6F"/>
    <w:rsid w:val="00734004"/>
    <w:rsid w:val="00735906"/>
    <w:rsid w:val="007378FB"/>
    <w:rsid w:val="00737CFC"/>
    <w:rsid w:val="007417EA"/>
    <w:rsid w:val="00742686"/>
    <w:rsid w:val="00742FA3"/>
    <w:rsid w:val="00743514"/>
    <w:rsid w:val="00744AA0"/>
    <w:rsid w:val="00745491"/>
    <w:rsid w:val="00746746"/>
    <w:rsid w:val="007511CF"/>
    <w:rsid w:val="0075197B"/>
    <w:rsid w:val="00751B1F"/>
    <w:rsid w:val="00753102"/>
    <w:rsid w:val="00753936"/>
    <w:rsid w:val="0075434F"/>
    <w:rsid w:val="0075483F"/>
    <w:rsid w:val="00754B29"/>
    <w:rsid w:val="007555A0"/>
    <w:rsid w:val="007559D4"/>
    <w:rsid w:val="007569D8"/>
    <w:rsid w:val="0075725D"/>
    <w:rsid w:val="007603EE"/>
    <w:rsid w:val="00764CFA"/>
    <w:rsid w:val="00766533"/>
    <w:rsid w:val="00766DAA"/>
    <w:rsid w:val="00767674"/>
    <w:rsid w:val="00770DFA"/>
    <w:rsid w:val="007710E6"/>
    <w:rsid w:val="007715F2"/>
    <w:rsid w:val="007718C0"/>
    <w:rsid w:val="00771CE8"/>
    <w:rsid w:val="007722F0"/>
    <w:rsid w:val="007725B3"/>
    <w:rsid w:val="00774101"/>
    <w:rsid w:val="00774D2F"/>
    <w:rsid w:val="00775816"/>
    <w:rsid w:val="007762A3"/>
    <w:rsid w:val="0078124F"/>
    <w:rsid w:val="00781842"/>
    <w:rsid w:val="007834CF"/>
    <w:rsid w:val="0078438F"/>
    <w:rsid w:val="00784F41"/>
    <w:rsid w:val="00785A76"/>
    <w:rsid w:val="007865C6"/>
    <w:rsid w:val="0079048F"/>
    <w:rsid w:val="0079101B"/>
    <w:rsid w:val="007916A4"/>
    <w:rsid w:val="007926B4"/>
    <w:rsid w:val="007942CD"/>
    <w:rsid w:val="00794950"/>
    <w:rsid w:val="007959EC"/>
    <w:rsid w:val="0079686B"/>
    <w:rsid w:val="00796A21"/>
    <w:rsid w:val="00796AC0"/>
    <w:rsid w:val="007A0272"/>
    <w:rsid w:val="007A08C9"/>
    <w:rsid w:val="007A18FD"/>
    <w:rsid w:val="007A1F89"/>
    <w:rsid w:val="007A2403"/>
    <w:rsid w:val="007A5CBA"/>
    <w:rsid w:val="007A6E0F"/>
    <w:rsid w:val="007A6F77"/>
    <w:rsid w:val="007B038B"/>
    <w:rsid w:val="007B08CE"/>
    <w:rsid w:val="007B0AC8"/>
    <w:rsid w:val="007B171C"/>
    <w:rsid w:val="007B1FA9"/>
    <w:rsid w:val="007B2EFE"/>
    <w:rsid w:val="007B2F8F"/>
    <w:rsid w:val="007B30A1"/>
    <w:rsid w:val="007B4071"/>
    <w:rsid w:val="007B53F9"/>
    <w:rsid w:val="007C255C"/>
    <w:rsid w:val="007C35F1"/>
    <w:rsid w:val="007C3DA2"/>
    <w:rsid w:val="007C4FA5"/>
    <w:rsid w:val="007C5525"/>
    <w:rsid w:val="007C55D4"/>
    <w:rsid w:val="007C7C3B"/>
    <w:rsid w:val="007D0221"/>
    <w:rsid w:val="007D11BB"/>
    <w:rsid w:val="007D1D38"/>
    <w:rsid w:val="007D1EA1"/>
    <w:rsid w:val="007D41EF"/>
    <w:rsid w:val="007D465B"/>
    <w:rsid w:val="007D6555"/>
    <w:rsid w:val="007D7A21"/>
    <w:rsid w:val="007D7F45"/>
    <w:rsid w:val="007E0111"/>
    <w:rsid w:val="007E0F50"/>
    <w:rsid w:val="007E3E0D"/>
    <w:rsid w:val="007E3F52"/>
    <w:rsid w:val="007E50A1"/>
    <w:rsid w:val="007E5B0E"/>
    <w:rsid w:val="007F09F7"/>
    <w:rsid w:val="007F0E0D"/>
    <w:rsid w:val="007F4511"/>
    <w:rsid w:val="007F668C"/>
    <w:rsid w:val="00801554"/>
    <w:rsid w:val="00802E83"/>
    <w:rsid w:val="008034C1"/>
    <w:rsid w:val="0080360F"/>
    <w:rsid w:val="0080437E"/>
    <w:rsid w:val="00805546"/>
    <w:rsid w:val="008060DC"/>
    <w:rsid w:val="008069B4"/>
    <w:rsid w:val="008070CA"/>
    <w:rsid w:val="008152BA"/>
    <w:rsid w:val="008156F8"/>
    <w:rsid w:val="00815BEE"/>
    <w:rsid w:val="00815D3C"/>
    <w:rsid w:val="008207D2"/>
    <w:rsid w:val="0082168D"/>
    <w:rsid w:val="00823340"/>
    <w:rsid w:val="00823E37"/>
    <w:rsid w:val="0082543E"/>
    <w:rsid w:val="0083272F"/>
    <w:rsid w:val="0083433B"/>
    <w:rsid w:val="00836144"/>
    <w:rsid w:val="00837464"/>
    <w:rsid w:val="008420C1"/>
    <w:rsid w:val="00843B5D"/>
    <w:rsid w:val="00843D83"/>
    <w:rsid w:val="0084452F"/>
    <w:rsid w:val="00845752"/>
    <w:rsid w:val="00845E14"/>
    <w:rsid w:val="008468AD"/>
    <w:rsid w:val="00847369"/>
    <w:rsid w:val="008512AF"/>
    <w:rsid w:val="00851940"/>
    <w:rsid w:val="0085442F"/>
    <w:rsid w:val="00855EFA"/>
    <w:rsid w:val="00856168"/>
    <w:rsid w:val="008563E4"/>
    <w:rsid w:val="00856BAC"/>
    <w:rsid w:val="00856BC0"/>
    <w:rsid w:val="008576E2"/>
    <w:rsid w:val="008610E5"/>
    <w:rsid w:val="00861BCC"/>
    <w:rsid w:val="008632ED"/>
    <w:rsid w:val="00864AAE"/>
    <w:rsid w:val="0086569E"/>
    <w:rsid w:val="00865B6F"/>
    <w:rsid w:val="00866529"/>
    <w:rsid w:val="008676DC"/>
    <w:rsid w:val="00870C94"/>
    <w:rsid w:val="00877371"/>
    <w:rsid w:val="00877FD1"/>
    <w:rsid w:val="0088038B"/>
    <w:rsid w:val="00881F61"/>
    <w:rsid w:val="00882403"/>
    <w:rsid w:val="00882566"/>
    <w:rsid w:val="00884D6F"/>
    <w:rsid w:val="00885C5D"/>
    <w:rsid w:val="0088660D"/>
    <w:rsid w:val="0089057D"/>
    <w:rsid w:val="00890BF6"/>
    <w:rsid w:val="0089357D"/>
    <w:rsid w:val="008941BF"/>
    <w:rsid w:val="00896A73"/>
    <w:rsid w:val="00896FF0"/>
    <w:rsid w:val="00897D3B"/>
    <w:rsid w:val="008A095F"/>
    <w:rsid w:val="008A2693"/>
    <w:rsid w:val="008A4E67"/>
    <w:rsid w:val="008A5F76"/>
    <w:rsid w:val="008B11E3"/>
    <w:rsid w:val="008B315B"/>
    <w:rsid w:val="008B348F"/>
    <w:rsid w:val="008B4426"/>
    <w:rsid w:val="008B5211"/>
    <w:rsid w:val="008B5608"/>
    <w:rsid w:val="008B5AAA"/>
    <w:rsid w:val="008B7326"/>
    <w:rsid w:val="008C4391"/>
    <w:rsid w:val="008C53BB"/>
    <w:rsid w:val="008C7861"/>
    <w:rsid w:val="008C7E9D"/>
    <w:rsid w:val="008D0A40"/>
    <w:rsid w:val="008D5675"/>
    <w:rsid w:val="008D59F2"/>
    <w:rsid w:val="008D5F4C"/>
    <w:rsid w:val="008D6E27"/>
    <w:rsid w:val="008E120A"/>
    <w:rsid w:val="008E2A11"/>
    <w:rsid w:val="008E54FB"/>
    <w:rsid w:val="008E7173"/>
    <w:rsid w:val="008F00F8"/>
    <w:rsid w:val="008F4FCE"/>
    <w:rsid w:val="008F69C2"/>
    <w:rsid w:val="0090275E"/>
    <w:rsid w:val="00902DB4"/>
    <w:rsid w:val="00906462"/>
    <w:rsid w:val="009074AE"/>
    <w:rsid w:val="009104AF"/>
    <w:rsid w:val="00911067"/>
    <w:rsid w:val="0091107C"/>
    <w:rsid w:val="00913623"/>
    <w:rsid w:val="00916EE3"/>
    <w:rsid w:val="009206BA"/>
    <w:rsid w:val="009247BB"/>
    <w:rsid w:val="00925176"/>
    <w:rsid w:val="00926081"/>
    <w:rsid w:val="009271EC"/>
    <w:rsid w:val="0093015A"/>
    <w:rsid w:val="00930DF8"/>
    <w:rsid w:val="0093146A"/>
    <w:rsid w:val="00932A99"/>
    <w:rsid w:val="00932CF6"/>
    <w:rsid w:val="00933767"/>
    <w:rsid w:val="00933FD8"/>
    <w:rsid w:val="00934FC2"/>
    <w:rsid w:val="00935156"/>
    <w:rsid w:val="00935B09"/>
    <w:rsid w:val="00936334"/>
    <w:rsid w:val="00940D41"/>
    <w:rsid w:val="00945912"/>
    <w:rsid w:val="00945F51"/>
    <w:rsid w:val="00950074"/>
    <w:rsid w:val="0095022C"/>
    <w:rsid w:val="009505FD"/>
    <w:rsid w:val="00950BEC"/>
    <w:rsid w:val="00951737"/>
    <w:rsid w:val="00952315"/>
    <w:rsid w:val="00952318"/>
    <w:rsid w:val="00952B7F"/>
    <w:rsid w:val="009543CA"/>
    <w:rsid w:val="00955E88"/>
    <w:rsid w:val="00960245"/>
    <w:rsid w:val="00960E08"/>
    <w:rsid w:val="00960F40"/>
    <w:rsid w:val="0096159A"/>
    <w:rsid w:val="00962F39"/>
    <w:rsid w:val="00964084"/>
    <w:rsid w:val="00964636"/>
    <w:rsid w:val="00965F1B"/>
    <w:rsid w:val="00967B79"/>
    <w:rsid w:val="0097164A"/>
    <w:rsid w:val="009716F9"/>
    <w:rsid w:val="009729F1"/>
    <w:rsid w:val="00974C36"/>
    <w:rsid w:val="00976A05"/>
    <w:rsid w:val="00977AE9"/>
    <w:rsid w:val="00981FF6"/>
    <w:rsid w:val="0098283D"/>
    <w:rsid w:val="009831D3"/>
    <w:rsid w:val="00983567"/>
    <w:rsid w:val="009839FC"/>
    <w:rsid w:val="00983D5C"/>
    <w:rsid w:val="00983F1F"/>
    <w:rsid w:val="00985801"/>
    <w:rsid w:val="0098741D"/>
    <w:rsid w:val="0098792A"/>
    <w:rsid w:val="00992884"/>
    <w:rsid w:val="009A07B5"/>
    <w:rsid w:val="009A0D02"/>
    <w:rsid w:val="009A1C5E"/>
    <w:rsid w:val="009A1D2A"/>
    <w:rsid w:val="009A41CE"/>
    <w:rsid w:val="009A5B62"/>
    <w:rsid w:val="009A61FC"/>
    <w:rsid w:val="009B0B36"/>
    <w:rsid w:val="009B2209"/>
    <w:rsid w:val="009B3611"/>
    <w:rsid w:val="009B4778"/>
    <w:rsid w:val="009B6C20"/>
    <w:rsid w:val="009B7FF7"/>
    <w:rsid w:val="009C06B8"/>
    <w:rsid w:val="009C3796"/>
    <w:rsid w:val="009C49C2"/>
    <w:rsid w:val="009C75B6"/>
    <w:rsid w:val="009C7C02"/>
    <w:rsid w:val="009D009A"/>
    <w:rsid w:val="009D0D49"/>
    <w:rsid w:val="009D11FF"/>
    <w:rsid w:val="009D1CFB"/>
    <w:rsid w:val="009D27C6"/>
    <w:rsid w:val="009D4991"/>
    <w:rsid w:val="009D4BE9"/>
    <w:rsid w:val="009D566D"/>
    <w:rsid w:val="009D7C73"/>
    <w:rsid w:val="009E1BA1"/>
    <w:rsid w:val="009E32A8"/>
    <w:rsid w:val="009E435B"/>
    <w:rsid w:val="009E4539"/>
    <w:rsid w:val="009E5B33"/>
    <w:rsid w:val="009E6531"/>
    <w:rsid w:val="009E671D"/>
    <w:rsid w:val="009F0311"/>
    <w:rsid w:val="009F07D5"/>
    <w:rsid w:val="009F14DA"/>
    <w:rsid w:val="009F25FE"/>
    <w:rsid w:val="009F494A"/>
    <w:rsid w:val="009F59ED"/>
    <w:rsid w:val="009F5A0E"/>
    <w:rsid w:val="009F5A97"/>
    <w:rsid w:val="009F6603"/>
    <w:rsid w:val="009F6D36"/>
    <w:rsid w:val="00A012E2"/>
    <w:rsid w:val="00A05488"/>
    <w:rsid w:val="00A05AFD"/>
    <w:rsid w:val="00A06F05"/>
    <w:rsid w:val="00A072DE"/>
    <w:rsid w:val="00A115EE"/>
    <w:rsid w:val="00A13B5E"/>
    <w:rsid w:val="00A1494A"/>
    <w:rsid w:val="00A1752F"/>
    <w:rsid w:val="00A220BD"/>
    <w:rsid w:val="00A22856"/>
    <w:rsid w:val="00A23022"/>
    <w:rsid w:val="00A2588E"/>
    <w:rsid w:val="00A261CA"/>
    <w:rsid w:val="00A26530"/>
    <w:rsid w:val="00A27C34"/>
    <w:rsid w:val="00A30A66"/>
    <w:rsid w:val="00A30BAA"/>
    <w:rsid w:val="00A325A5"/>
    <w:rsid w:val="00A36039"/>
    <w:rsid w:val="00A37BA2"/>
    <w:rsid w:val="00A4203B"/>
    <w:rsid w:val="00A424F8"/>
    <w:rsid w:val="00A45470"/>
    <w:rsid w:val="00A47CFC"/>
    <w:rsid w:val="00A52638"/>
    <w:rsid w:val="00A545BF"/>
    <w:rsid w:val="00A55B2B"/>
    <w:rsid w:val="00A56CC5"/>
    <w:rsid w:val="00A578CA"/>
    <w:rsid w:val="00A60923"/>
    <w:rsid w:val="00A635E7"/>
    <w:rsid w:val="00A64428"/>
    <w:rsid w:val="00A65BD9"/>
    <w:rsid w:val="00A67822"/>
    <w:rsid w:val="00A74840"/>
    <w:rsid w:val="00A77395"/>
    <w:rsid w:val="00A8188C"/>
    <w:rsid w:val="00A8217B"/>
    <w:rsid w:val="00A8363C"/>
    <w:rsid w:val="00A839BD"/>
    <w:rsid w:val="00A84461"/>
    <w:rsid w:val="00A87366"/>
    <w:rsid w:val="00A92729"/>
    <w:rsid w:val="00A92C38"/>
    <w:rsid w:val="00A930E4"/>
    <w:rsid w:val="00A93B88"/>
    <w:rsid w:val="00A93C25"/>
    <w:rsid w:val="00A94921"/>
    <w:rsid w:val="00A95DF2"/>
    <w:rsid w:val="00A97ABB"/>
    <w:rsid w:val="00AA0D60"/>
    <w:rsid w:val="00AA308A"/>
    <w:rsid w:val="00AA5186"/>
    <w:rsid w:val="00AA650E"/>
    <w:rsid w:val="00AA7814"/>
    <w:rsid w:val="00AA7C2F"/>
    <w:rsid w:val="00AB2A35"/>
    <w:rsid w:val="00AB3199"/>
    <w:rsid w:val="00AB665D"/>
    <w:rsid w:val="00AC0D9F"/>
    <w:rsid w:val="00AC225F"/>
    <w:rsid w:val="00AC2995"/>
    <w:rsid w:val="00AC43AD"/>
    <w:rsid w:val="00AD070F"/>
    <w:rsid w:val="00AD1271"/>
    <w:rsid w:val="00AD36A3"/>
    <w:rsid w:val="00AD5710"/>
    <w:rsid w:val="00AD6101"/>
    <w:rsid w:val="00AE4904"/>
    <w:rsid w:val="00AE5222"/>
    <w:rsid w:val="00AE6988"/>
    <w:rsid w:val="00AF120B"/>
    <w:rsid w:val="00AF1A46"/>
    <w:rsid w:val="00B01894"/>
    <w:rsid w:val="00B01C67"/>
    <w:rsid w:val="00B04095"/>
    <w:rsid w:val="00B04251"/>
    <w:rsid w:val="00B05178"/>
    <w:rsid w:val="00B053A2"/>
    <w:rsid w:val="00B054C7"/>
    <w:rsid w:val="00B06296"/>
    <w:rsid w:val="00B0641B"/>
    <w:rsid w:val="00B103C3"/>
    <w:rsid w:val="00B1076D"/>
    <w:rsid w:val="00B121A7"/>
    <w:rsid w:val="00B209FF"/>
    <w:rsid w:val="00B20DF3"/>
    <w:rsid w:val="00B2110B"/>
    <w:rsid w:val="00B219A1"/>
    <w:rsid w:val="00B2241A"/>
    <w:rsid w:val="00B225D3"/>
    <w:rsid w:val="00B25A87"/>
    <w:rsid w:val="00B26117"/>
    <w:rsid w:val="00B26563"/>
    <w:rsid w:val="00B30AB3"/>
    <w:rsid w:val="00B33013"/>
    <w:rsid w:val="00B33171"/>
    <w:rsid w:val="00B33D1A"/>
    <w:rsid w:val="00B3478F"/>
    <w:rsid w:val="00B34D3F"/>
    <w:rsid w:val="00B3531A"/>
    <w:rsid w:val="00B3575D"/>
    <w:rsid w:val="00B357EB"/>
    <w:rsid w:val="00B3698B"/>
    <w:rsid w:val="00B40B70"/>
    <w:rsid w:val="00B41AA5"/>
    <w:rsid w:val="00B4344E"/>
    <w:rsid w:val="00B43C6E"/>
    <w:rsid w:val="00B4564D"/>
    <w:rsid w:val="00B47132"/>
    <w:rsid w:val="00B50CB4"/>
    <w:rsid w:val="00B52353"/>
    <w:rsid w:val="00B52A0B"/>
    <w:rsid w:val="00B537F1"/>
    <w:rsid w:val="00B56445"/>
    <w:rsid w:val="00B571E7"/>
    <w:rsid w:val="00B60AA5"/>
    <w:rsid w:val="00B61A64"/>
    <w:rsid w:val="00B6461C"/>
    <w:rsid w:val="00B64F8E"/>
    <w:rsid w:val="00B67A3D"/>
    <w:rsid w:val="00B7116C"/>
    <w:rsid w:val="00B71E4F"/>
    <w:rsid w:val="00B74A67"/>
    <w:rsid w:val="00B74B73"/>
    <w:rsid w:val="00B74BD9"/>
    <w:rsid w:val="00B74FD8"/>
    <w:rsid w:val="00B764EC"/>
    <w:rsid w:val="00B77602"/>
    <w:rsid w:val="00B86455"/>
    <w:rsid w:val="00B86984"/>
    <w:rsid w:val="00B86C78"/>
    <w:rsid w:val="00B92CCF"/>
    <w:rsid w:val="00B937DF"/>
    <w:rsid w:val="00B957BD"/>
    <w:rsid w:val="00B95856"/>
    <w:rsid w:val="00B9733F"/>
    <w:rsid w:val="00B97ABD"/>
    <w:rsid w:val="00BA0424"/>
    <w:rsid w:val="00BA06A1"/>
    <w:rsid w:val="00BA27CB"/>
    <w:rsid w:val="00BA43A3"/>
    <w:rsid w:val="00BA4EE6"/>
    <w:rsid w:val="00BA5295"/>
    <w:rsid w:val="00BA71A2"/>
    <w:rsid w:val="00BB018C"/>
    <w:rsid w:val="00BB057D"/>
    <w:rsid w:val="00BB0EC4"/>
    <w:rsid w:val="00BB1390"/>
    <w:rsid w:val="00BB18F4"/>
    <w:rsid w:val="00BB1BC3"/>
    <w:rsid w:val="00BB2B85"/>
    <w:rsid w:val="00BB2E52"/>
    <w:rsid w:val="00BB3241"/>
    <w:rsid w:val="00BB3C5C"/>
    <w:rsid w:val="00BB5A0B"/>
    <w:rsid w:val="00BB7408"/>
    <w:rsid w:val="00BB7551"/>
    <w:rsid w:val="00BC1254"/>
    <w:rsid w:val="00BC2540"/>
    <w:rsid w:val="00BC5A74"/>
    <w:rsid w:val="00BC7AF1"/>
    <w:rsid w:val="00BC7DBF"/>
    <w:rsid w:val="00BD0192"/>
    <w:rsid w:val="00BD095B"/>
    <w:rsid w:val="00BD116B"/>
    <w:rsid w:val="00BD1AE1"/>
    <w:rsid w:val="00BD2CCB"/>
    <w:rsid w:val="00BD2D92"/>
    <w:rsid w:val="00BD3BA5"/>
    <w:rsid w:val="00BD3ED2"/>
    <w:rsid w:val="00BD45F1"/>
    <w:rsid w:val="00BD5506"/>
    <w:rsid w:val="00BD6675"/>
    <w:rsid w:val="00BE0AEF"/>
    <w:rsid w:val="00BE1312"/>
    <w:rsid w:val="00BE134B"/>
    <w:rsid w:val="00BE2D82"/>
    <w:rsid w:val="00BE3660"/>
    <w:rsid w:val="00BE3C0F"/>
    <w:rsid w:val="00BE4E06"/>
    <w:rsid w:val="00BE503A"/>
    <w:rsid w:val="00BE5CBF"/>
    <w:rsid w:val="00BE603C"/>
    <w:rsid w:val="00BE6E7F"/>
    <w:rsid w:val="00BE6F16"/>
    <w:rsid w:val="00BE73F2"/>
    <w:rsid w:val="00BF0E9A"/>
    <w:rsid w:val="00BF14F6"/>
    <w:rsid w:val="00BF17BF"/>
    <w:rsid w:val="00BF34CD"/>
    <w:rsid w:val="00BF359E"/>
    <w:rsid w:val="00BF5B5D"/>
    <w:rsid w:val="00BF7C35"/>
    <w:rsid w:val="00C00847"/>
    <w:rsid w:val="00C00AF0"/>
    <w:rsid w:val="00C00EF2"/>
    <w:rsid w:val="00C033B7"/>
    <w:rsid w:val="00C045C2"/>
    <w:rsid w:val="00C05BF3"/>
    <w:rsid w:val="00C06F8F"/>
    <w:rsid w:val="00C07F9D"/>
    <w:rsid w:val="00C12EC1"/>
    <w:rsid w:val="00C14D01"/>
    <w:rsid w:val="00C14F49"/>
    <w:rsid w:val="00C158CE"/>
    <w:rsid w:val="00C203B1"/>
    <w:rsid w:val="00C23665"/>
    <w:rsid w:val="00C23E0F"/>
    <w:rsid w:val="00C24A35"/>
    <w:rsid w:val="00C30BD4"/>
    <w:rsid w:val="00C31CC1"/>
    <w:rsid w:val="00C320BF"/>
    <w:rsid w:val="00C36603"/>
    <w:rsid w:val="00C36807"/>
    <w:rsid w:val="00C37ABD"/>
    <w:rsid w:val="00C4052D"/>
    <w:rsid w:val="00C43A46"/>
    <w:rsid w:val="00C446E1"/>
    <w:rsid w:val="00C44FDB"/>
    <w:rsid w:val="00C45F8E"/>
    <w:rsid w:val="00C47013"/>
    <w:rsid w:val="00C52CBE"/>
    <w:rsid w:val="00C52FA5"/>
    <w:rsid w:val="00C57CB1"/>
    <w:rsid w:val="00C65CA0"/>
    <w:rsid w:val="00C70BF6"/>
    <w:rsid w:val="00C72724"/>
    <w:rsid w:val="00C73602"/>
    <w:rsid w:val="00C73FE8"/>
    <w:rsid w:val="00C7554E"/>
    <w:rsid w:val="00C75E81"/>
    <w:rsid w:val="00C77B6B"/>
    <w:rsid w:val="00C8032E"/>
    <w:rsid w:val="00C82CB1"/>
    <w:rsid w:val="00C85212"/>
    <w:rsid w:val="00C85926"/>
    <w:rsid w:val="00C8747A"/>
    <w:rsid w:val="00C901A0"/>
    <w:rsid w:val="00C926C3"/>
    <w:rsid w:val="00C964AF"/>
    <w:rsid w:val="00C9698F"/>
    <w:rsid w:val="00C96EB8"/>
    <w:rsid w:val="00CA0869"/>
    <w:rsid w:val="00CA29A4"/>
    <w:rsid w:val="00CA3008"/>
    <w:rsid w:val="00CA3473"/>
    <w:rsid w:val="00CA5FB4"/>
    <w:rsid w:val="00CB254C"/>
    <w:rsid w:val="00CB7567"/>
    <w:rsid w:val="00CC144F"/>
    <w:rsid w:val="00CC1FF5"/>
    <w:rsid w:val="00CC3899"/>
    <w:rsid w:val="00CC4F32"/>
    <w:rsid w:val="00CC5FF0"/>
    <w:rsid w:val="00CC6084"/>
    <w:rsid w:val="00CC679D"/>
    <w:rsid w:val="00CD1408"/>
    <w:rsid w:val="00CD14DE"/>
    <w:rsid w:val="00CD22BC"/>
    <w:rsid w:val="00CD6351"/>
    <w:rsid w:val="00CD799E"/>
    <w:rsid w:val="00CE2F94"/>
    <w:rsid w:val="00CE4C50"/>
    <w:rsid w:val="00CE60B1"/>
    <w:rsid w:val="00CE6CAB"/>
    <w:rsid w:val="00CE7276"/>
    <w:rsid w:val="00CF08A7"/>
    <w:rsid w:val="00CF1844"/>
    <w:rsid w:val="00CF1A5B"/>
    <w:rsid w:val="00CF2258"/>
    <w:rsid w:val="00CF251F"/>
    <w:rsid w:val="00CF439A"/>
    <w:rsid w:val="00CF552D"/>
    <w:rsid w:val="00CF5BE8"/>
    <w:rsid w:val="00D0112A"/>
    <w:rsid w:val="00D01E73"/>
    <w:rsid w:val="00D03AB3"/>
    <w:rsid w:val="00D03BE6"/>
    <w:rsid w:val="00D1590A"/>
    <w:rsid w:val="00D16766"/>
    <w:rsid w:val="00D17500"/>
    <w:rsid w:val="00D17631"/>
    <w:rsid w:val="00D20439"/>
    <w:rsid w:val="00D20BE4"/>
    <w:rsid w:val="00D21704"/>
    <w:rsid w:val="00D23429"/>
    <w:rsid w:val="00D26D1C"/>
    <w:rsid w:val="00D3011E"/>
    <w:rsid w:val="00D30C15"/>
    <w:rsid w:val="00D316D7"/>
    <w:rsid w:val="00D33400"/>
    <w:rsid w:val="00D33462"/>
    <w:rsid w:val="00D3573F"/>
    <w:rsid w:val="00D35AA7"/>
    <w:rsid w:val="00D35F7E"/>
    <w:rsid w:val="00D3666B"/>
    <w:rsid w:val="00D3687A"/>
    <w:rsid w:val="00D37825"/>
    <w:rsid w:val="00D40EDE"/>
    <w:rsid w:val="00D41F75"/>
    <w:rsid w:val="00D42B2A"/>
    <w:rsid w:val="00D42E9A"/>
    <w:rsid w:val="00D43E7E"/>
    <w:rsid w:val="00D44871"/>
    <w:rsid w:val="00D46D54"/>
    <w:rsid w:val="00D51A9B"/>
    <w:rsid w:val="00D521B7"/>
    <w:rsid w:val="00D5229F"/>
    <w:rsid w:val="00D53249"/>
    <w:rsid w:val="00D540B7"/>
    <w:rsid w:val="00D541B4"/>
    <w:rsid w:val="00D55159"/>
    <w:rsid w:val="00D55821"/>
    <w:rsid w:val="00D56621"/>
    <w:rsid w:val="00D56C6E"/>
    <w:rsid w:val="00D60091"/>
    <w:rsid w:val="00D60630"/>
    <w:rsid w:val="00D6106C"/>
    <w:rsid w:val="00D6142E"/>
    <w:rsid w:val="00D621CE"/>
    <w:rsid w:val="00D656A5"/>
    <w:rsid w:val="00D6572F"/>
    <w:rsid w:val="00D65D1C"/>
    <w:rsid w:val="00D65F30"/>
    <w:rsid w:val="00D71BFD"/>
    <w:rsid w:val="00D748B4"/>
    <w:rsid w:val="00D75597"/>
    <w:rsid w:val="00D8236D"/>
    <w:rsid w:val="00D839F7"/>
    <w:rsid w:val="00D860B5"/>
    <w:rsid w:val="00D863CD"/>
    <w:rsid w:val="00D90B38"/>
    <w:rsid w:val="00D91C92"/>
    <w:rsid w:val="00D935D0"/>
    <w:rsid w:val="00D94781"/>
    <w:rsid w:val="00D95EB0"/>
    <w:rsid w:val="00D960F1"/>
    <w:rsid w:val="00D97EC5"/>
    <w:rsid w:val="00DA08B4"/>
    <w:rsid w:val="00DA264B"/>
    <w:rsid w:val="00DA38A5"/>
    <w:rsid w:val="00DA451F"/>
    <w:rsid w:val="00DA56AF"/>
    <w:rsid w:val="00DA6A46"/>
    <w:rsid w:val="00DA7EBE"/>
    <w:rsid w:val="00DB0270"/>
    <w:rsid w:val="00DB09FE"/>
    <w:rsid w:val="00DB12B8"/>
    <w:rsid w:val="00DB423A"/>
    <w:rsid w:val="00DC00B5"/>
    <w:rsid w:val="00DC029A"/>
    <w:rsid w:val="00DC0590"/>
    <w:rsid w:val="00DC7FD4"/>
    <w:rsid w:val="00DD0594"/>
    <w:rsid w:val="00DD087E"/>
    <w:rsid w:val="00DD0F9A"/>
    <w:rsid w:val="00DD250C"/>
    <w:rsid w:val="00DD2CA1"/>
    <w:rsid w:val="00DD31F1"/>
    <w:rsid w:val="00DD783C"/>
    <w:rsid w:val="00DE0024"/>
    <w:rsid w:val="00DE049B"/>
    <w:rsid w:val="00DE216F"/>
    <w:rsid w:val="00DE4D58"/>
    <w:rsid w:val="00DE54FD"/>
    <w:rsid w:val="00DE5FA1"/>
    <w:rsid w:val="00DE6777"/>
    <w:rsid w:val="00DE7C00"/>
    <w:rsid w:val="00DF236D"/>
    <w:rsid w:val="00DF25A7"/>
    <w:rsid w:val="00DF275A"/>
    <w:rsid w:val="00DF46DC"/>
    <w:rsid w:val="00DF6F53"/>
    <w:rsid w:val="00E0049A"/>
    <w:rsid w:val="00E00A96"/>
    <w:rsid w:val="00E02A19"/>
    <w:rsid w:val="00E039AF"/>
    <w:rsid w:val="00E045A5"/>
    <w:rsid w:val="00E059C3"/>
    <w:rsid w:val="00E076C3"/>
    <w:rsid w:val="00E10E99"/>
    <w:rsid w:val="00E132DA"/>
    <w:rsid w:val="00E13EA1"/>
    <w:rsid w:val="00E1543E"/>
    <w:rsid w:val="00E2092B"/>
    <w:rsid w:val="00E218FE"/>
    <w:rsid w:val="00E222BE"/>
    <w:rsid w:val="00E22B89"/>
    <w:rsid w:val="00E22ED4"/>
    <w:rsid w:val="00E23068"/>
    <w:rsid w:val="00E269C1"/>
    <w:rsid w:val="00E27CB3"/>
    <w:rsid w:val="00E311D3"/>
    <w:rsid w:val="00E33272"/>
    <w:rsid w:val="00E379E0"/>
    <w:rsid w:val="00E41A4A"/>
    <w:rsid w:val="00E41E4C"/>
    <w:rsid w:val="00E41F3B"/>
    <w:rsid w:val="00E42B69"/>
    <w:rsid w:val="00E439EE"/>
    <w:rsid w:val="00E45666"/>
    <w:rsid w:val="00E466A4"/>
    <w:rsid w:val="00E51C00"/>
    <w:rsid w:val="00E54790"/>
    <w:rsid w:val="00E57CCD"/>
    <w:rsid w:val="00E61C46"/>
    <w:rsid w:val="00E62419"/>
    <w:rsid w:val="00E653B8"/>
    <w:rsid w:val="00E65E20"/>
    <w:rsid w:val="00E66E87"/>
    <w:rsid w:val="00E716FF"/>
    <w:rsid w:val="00E72E31"/>
    <w:rsid w:val="00E7421A"/>
    <w:rsid w:val="00E74CD5"/>
    <w:rsid w:val="00E74F14"/>
    <w:rsid w:val="00E756E7"/>
    <w:rsid w:val="00E75BBA"/>
    <w:rsid w:val="00E80457"/>
    <w:rsid w:val="00E81F78"/>
    <w:rsid w:val="00E828C2"/>
    <w:rsid w:val="00E8300C"/>
    <w:rsid w:val="00E8546E"/>
    <w:rsid w:val="00E86B56"/>
    <w:rsid w:val="00E86C5E"/>
    <w:rsid w:val="00E876B7"/>
    <w:rsid w:val="00E9054D"/>
    <w:rsid w:val="00E91688"/>
    <w:rsid w:val="00E92058"/>
    <w:rsid w:val="00E92506"/>
    <w:rsid w:val="00E942A0"/>
    <w:rsid w:val="00E94FBD"/>
    <w:rsid w:val="00E95ED7"/>
    <w:rsid w:val="00E96406"/>
    <w:rsid w:val="00EA0476"/>
    <w:rsid w:val="00EA1592"/>
    <w:rsid w:val="00EA1B22"/>
    <w:rsid w:val="00EA203A"/>
    <w:rsid w:val="00EA2ED2"/>
    <w:rsid w:val="00EA4F46"/>
    <w:rsid w:val="00EA535A"/>
    <w:rsid w:val="00EA55FE"/>
    <w:rsid w:val="00EB60C5"/>
    <w:rsid w:val="00EB7AFD"/>
    <w:rsid w:val="00EB7DC0"/>
    <w:rsid w:val="00EC2BF2"/>
    <w:rsid w:val="00EC5CF4"/>
    <w:rsid w:val="00EC7A89"/>
    <w:rsid w:val="00EC7E8A"/>
    <w:rsid w:val="00ED05A5"/>
    <w:rsid w:val="00ED22EC"/>
    <w:rsid w:val="00ED2508"/>
    <w:rsid w:val="00ED62C9"/>
    <w:rsid w:val="00ED68FC"/>
    <w:rsid w:val="00EE0AC0"/>
    <w:rsid w:val="00EE12A4"/>
    <w:rsid w:val="00EE14BA"/>
    <w:rsid w:val="00EE1CB9"/>
    <w:rsid w:val="00EE23EE"/>
    <w:rsid w:val="00EE3CC1"/>
    <w:rsid w:val="00EE43C7"/>
    <w:rsid w:val="00EE54AD"/>
    <w:rsid w:val="00EE78A9"/>
    <w:rsid w:val="00EE7A19"/>
    <w:rsid w:val="00EF02A9"/>
    <w:rsid w:val="00EF0C90"/>
    <w:rsid w:val="00EF1A90"/>
    <w:rsid w:val="00EF4597"/>
    <w:rsid w:val="00EF49C1"/>
    <w:rsid w:val="00EF4B9B"/>
    <w:rsid w:val="00EF4D6E"/>
    <w:rsid w:val="00EF4E95"/>
    <w:rsid w:val="00EF55BD"/>
    <w:rsid w:val="00EF7AC3"/>
    <w:rsid w:val="00EF7ACC"/>
    <w:rsid w:val="00EF7E1F"/>
    <w:rsid w:val="00F038F8"/>
    <w:rsid w:val="00F04C30"/>
    <w:rsid w:val="00F06736"/>
    <w:rsid w:val="00F1035E"/>
    <w:rsid w:val="00F11F6B"/>
    <w:rsid w:val="00F1200E"/>
    <w:rsid w:val="00F126D6"/>
    <w:rsid w:val="00F13F34"/>
    <w:rsid w:val="00F14FF9"/>
    <w:rsid w:val="00F15F97"/>
    <w:rsid w:val="00F21B5E"/>
    <w:rsid w:val="00F22EED"/>
    <w:rsid w:val="00F254C8"/>
    <w:rsid w:val="00F26633"/>
    <w:rsid w:val="00F30B7E"/>
    <w:rsid w:val="00F313DA"/>
    <w:rsid w:val="00F33A13"/>
    <w:rsid w:val="00F35396"/>
    <w:rsid w:val="00F425B1"/>
    <w:rsid w:val="00F46CF2"/>
    <w:rsid w:val="00F471A3"/>
    <w:rsid w:val="00F5265F"/>
    <w:rsid w:val="00F5463E"/>
    <w:rsid w:val="00F5636C"/>
    <w:rsid w:val="00F61972"/>
    <w:rsid w:val="00F61F46"/>
    <w:rsid w:val="00F62551"/>
    <w:rsid w:val="00F62FC8"/>
    <w:rsid w:val="00F63797"/>
    <w:rsid w:val="00F646DC"/>
    <w:rsid w:val="00F66176"/>
    <w:rsid w:val="00F6627C"/>
    <w:rsid w:val="00F67EF0"/>
    <w:rsid w:val="00F71379"/>
    <w:rsid w:val="00F73D7E"/>
    <w:rsid w:val="00F73E0C"/>
    <w:rsid w:val="00F76FCF"/>
    <w:rsid w:val="00F7712B"/>
    <w:rsid w:val="00F807DB"/>
    <w:rsid w:val="00F80CC2"/>
    <w:rsid w:val="00F81B5B"/>
    <w:rsid w:val="00F8437F"/>
    <w:rsid w:val="00F85C61"/>
    <w:rsid w:val="00F87588"/>
    <w:rsid w:val="00F87B91"/>
    <w:rsid w:val="00F87D2E"/>
    <w:rsid w:val="00F90A09"/>
    <w:rsid w:val="00F93661"/>
    <w:rsid w:val="00F94143"/>
    <w:rsid w:val="00F96383"/>
    <w:rsid w:val="00F96384"/>
    <w:rsid w:val="00F974EB"/>
    <w:rsid w:val="00FA26F3"/>
    <w:rsid w:val="00FA2A58"/>
    <w:rsid w:val="00FA59C1"/>
    <w:rsid w:val="00FB18B5"/>
    <w:rsid w:val="00FB1D2B"/>
    <w:rsid w:val="00FB4ACA"/>
    <w:rsid w:val="00FB50D4"/>
    <w:rsid w:val="00FB767E"/>
    <w:rsid w:val="00FC0D4A"/>
    <w:rsid w:val="00FC4D88"/>
    <w:rsid w:val="00FD136B"/>
    <w:rsid w:val="00FD1F8B"/>
    <w:rsid w:val="00FD3CF8"/>
    <w:rsid w:val="00FD57EC"/>
    <w:rsid w:val="00FE2A3A"/>
    <w:rsid w:val="00FE3C4C"/>
    <w:rsid w:val="00FE4AF7"/>
    <w:rsid w:val="00FE4D48"/>
    <w:rsid w:val="00FE7207"/>
    <w:rsid w:val="00FF24C8"/>
    <w:rsid w:val="00FF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99D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F5A97"/>
    <w:pPr>
      <w:keepNext/>
      <w:ind w:firstLine="708"/>
      <w:jc w:val="both"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9F5A97"/>
    <w:rPr>
      <w:rFonts w:eastAsia="Times New Roman" w:cs="Times New Roman"/>
      <w:b/>
      <w:sz w:val="24"/>
    </w:rPr>
  </w:style>
  <w:style w:type="table" w:styleId="TableGrid">
    <w:name w:val="Table Grid"/>
    <w:basedOn w:val="TableNormal"/>
    <w:uiPriority w:val="99"/>
    <w:rsid w:val="00DF6F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autoRedefine/>
    <w:uiPriority w:val="99"/>
    <w:rsid w:val="00516F8C"/>
    <w:pPr>
      <w:tabs>
        <w:tab w:val="num" w:pos="720"/>
      </w:tabs>
      <w:spacing w:after="160" w:line="240" w:lineRule="exact"/>
    </w:pPr>
    <w:rPr>
      <w:noProof/>
      <w:sz w:val="28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440EFB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40EFB"/>
    <w:rPr>
      <w:rFonts w:ascii="Segoe UI" w:hAnsi="Segoe UI" w:cs="Times New Roman"/>
      <w:sz w:val="18"/>
    </w:rPr>
  </w:style>
  <w:style w:type="paragraph" w:styleId="ListParagraph">
    <w:name w:val="List Paragraph"/>
    <w:basedOn w:val="Normal"/>
    <w:uiPriority w:val="99"/>
    <w:qFormat/>
    <w:rsid w:val="002D29E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2D29E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9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313</TotalTime>
  <Pages>6</Pages>
  <Words>1613</Words>
  <Characters>9199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ДЕЛА О ВНЕСЕНИИ ИЗМЕНЕНИЙ, ИСПРАВЛЕНИЙ И ДОПОЛНЕНИЙ</dc:title>
  <dc:subject/>
  <dc:creator>WORK</dc:creator>
  <cp:keywords/>
  <dc:description/>
  <cp:lastModifiedBy>User</cp:lastModifiedBy>
  <cp:revision>91</cp:revision>
  <cp:lastPrinted>2019-03-11T06:06:00Z</cp:lastPrinted>
  <dcterms:created xsi:type="dcterms:W3CDTF">2019-02-06T08:42:00Z</dcterms:created>
  <dcterms:modified xsi:type="dcterms:W3CDTF">2019-03-11T06:06:00Z</dcterms:modified>
</cp:coreProperties>
</file>